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CAE" w:rsidRDefault="006B2CAE" w:rsidP="00E103DC">
      <w:pPr>
        <w:pStyle w:val="Title"/>
        <w:rPr>
          <w:b/>
          <w:bCs/>
        </w:rPr>
      </w:pPr>
    </w:p>
    <w:p w:rsidR="006B2CAE" w:rsidRDefault="006B2CAE" w:rsidP="004E191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9pt;margin-top:-27pt;width:53.4pt;height:63pt;z-index:251658240">
            <v:imagedata r:id="rId6" o:title=""/>
          </v:shape>
        </w:pict>
      </w:r>
    </w:p>
    <w:tbl>
      <w:tblPr>
        <w:tblpPr w:leftFromText="180" w:rightFromText="180" w:vertAnchor="text" w:horzAnchor="margin" w:tblpY="546"/>
        <w:tblW w:w="9828" w:type="dxa"/>
        <w:tblLook w:val="0000"/>
      </w:tblPr>
      <w:tblGrid>
        <w:gridCol w:w="2012"/>
        <w:gridCol w:w="1173"/>
        <w:gridCol w:w="479"/>
        <w:gridCol w:w="994"/>
        <w:gridCol w:w="877"/>
        <w:gridCol w:w="1413"/>
        <w:gridCol w:w="1306"/>
        <w:gridCol w:w="1174"/>
        <w:gridCol w:w="400"/>
      </w:tblGrid>
      <w:tr w:rsidR="006B2CAE" w:rsidRPr="002D418A" w:rsidTr="00D3462B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9828" w:type="dxa"/>
            <w:gridSpan w:val="9"/>
          </w:tcPr>
          <w:p w:rsidR="006B2CAE" w:rsidRPr="00F9285E" w:rsidRDefault="006B2CAE" w:rsidP="00D3462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СОВЕТ </w:t>
            </w:r>
            <w:r w:rsidRPr="00F9285E">
              <w:rPr>
                <w:sz w:val="32"/>
                <w:szCs w:val="32"/>
              </w:rPr>
              <w:t>МУНИЦИПАЛЬНОГО ОБРАЗОВАНИЯ</w:t>
            </w:r>
          </w:p>
          <w:p w:rsidR="006B2CAE" w:rsidRDefault="006B2CAE" w:rsidP="00D3462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</w:t>
            </w:r>
            <w:r w:rsidRPr="00F9285E">
              <w:rPr>
                <w:sz w:val="32"/>
                <w:szCs w:val="32"/>
              </w:rPr>
              <w:t>ГУЛЬКЕВИЧСКИЙ РАЙОН</w:t>
            </w:r>
          </w:p>
          <w:p w:rsidR="006B2CAE" w:rsidRPr="00F9285E" w:rsidRDefault="006B2CAE" w:rsidP="00D3462B">
            <w:pPr>
              <w:jc w:val="center"/>
              <w:rPr>
                <w:sz w:val="32"/>
                <w:szCs w:val="32"/>
              </w:rPr>
            </w:pPr>
          </w:p>
          <w:p w:rsidR="006B2CAE" w:rsidRPr="00C82F7F" w:rsidRDefault="006B2CAE" w:rsidP="00D3462B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                     </w:t>
            </w:r>
            <w:r w:rsidRPr="00473FE5">
              <w:rPr>
                <w:b/>
                <w:sz w:val="40"/>
                <w:szCs w:val="40"/>
              </w:rPr>
              <w:t>Р</w:t>
            </w:r>
            <w:r>
              <w:rPr>
                <w:b/>
                <w:sz w:val="40"/>
                <w:szCs w:val="40"/>
              </w:rPr>
              <w:t>ЕШ</w:t>
            </w:r>
            <w:r w:rsidRPr="00473FE5">
              <w:rPr>
                <w:b/>
                <w:sz w:val="40"/>
                <w:szCs w:val="40"/>
              </w:rPr>
              <w:t>ЕНИЕ</w:t>
            </w:r>
          </w:p>
        </w:tc>
      </w:tr>
      <w:tr w:rsidR="006B2CAE" w:rsidRPr="002D418A" w:rsidTr="00D3462B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664" w:type="dxa"/>
            <w:gridSpan w:val="3"/>
          </w:tcPr>
          <w:p w:rsidR="006B2CAE" w:rsidRPr="0004635F" w:rsidRDefault="006B2CAE" w:rsidP="00D3462B">
            <w:pPr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72</w:t>
            </w:r>
            <w:r>
              <w:rPr>
                <w:sz w:val="32"/>
                <w:szCs w:val="32"/>
              </w:rPr>
              <w:t xml:space="preserve">          </w:t>
            </w:r>
          </w:p>
        </w:tc>
        <w:tc>
          <w:tcPr>
            <w:tcW w:w="994" w:type="dxa"/>
            <w:vAlign w:val="center"/>
          </w:tcPr>
          <w:p w:rsidR="006B2CAE" w:rsidRDefault="006B2CAE" w:rsidP="00D3462B">
            <w:pPr>
              <w:jc w:val="center"/>
              <w:rPr>
                <w:sz w:val="32"/>
                <w:szCs w:val="32"/>
              </w:rPr>
            </w:pPr>
            <w:r>
              <w:rPr>
                <w:b/>
              </w:rPr>
              <w:t>сессия</w:t>
            </w:r>
          </w:p>
        </w:tc>
        <w:tc>
          <w:tcPr>
            <w:tcW w:w="877" w:type="dxa"/>
          </w:tcPr>
          <w:p w:rsidR="006B2CAE" w:rsidRPr="0004635F" w:rsidRDefault="006B2CAE" w:rsidP="00D3462B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V</w:t>
            </w:r>
          </w:p>
        </w:tc>
        <w:tc>
          <w:tcPr>
            <w:tcW w:w="4293" w:type="dxa"/>
            <w:gridSpan w:val="4"/>
            <w:vAlign w:val="center"/>
          </w:tcPr>
          <w:p w:rsidR="006B2CAE" w:rsidRDefault="006B2CAE" w:rsidP="00D3462B">
            <w:pPr>
              <w:rPr>
                <w:sz w:val="32"/>
                <w:szCs w:val="32"/>
              </w:rPr>
            </w:pPr>
            <w:r>
              <w:rPr>
                <w:b/>
              </w:rPr>
              <w:t>созыва</w:t>
            </w:r>
          </w:p>
        </w:tc>
      </w:tr>
      <w:tr w:rsidR="006B2CAE" w:rsidRPr="002D418A" w:rsidTr="00D3462B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2012" w:type="dxa"/>
            <w:vAlign w:val="bottom"/>
          </w:tcPr>
          <w:p w:rsidR="006B2CAE" w:rsidRDefault="006B2CAE" w:rsidP="00D3462B">
            <w:pPr>
              <w:jc w:val="right"/>
              <w:rPr>
                <w:sz w:val="22"/>
                <w:szCs w:val="22"/>
              </w:rPr>
            </w:pPr>
          </w:p>
          <w:p w:rsidR="006B2CAE" w:rsidRPr="0004635F" w:rsidRDefault="006B2CAE" w:rsidP="00D3462B">
            <w:pPr>
              <w:jc w:val="right"/>
              <w:rPr>
                <w:sz w:val="22"/>
                <w:szCs w:val="22"/>
              </w:rPr>
            </w:pPr>
            <w:r w:rsidRPr="0004635F">
              <w:rPr>
                <w:sz w:val="28"/>
                <w:szCs w:val="28"/>
              </w:rPr>
              <w:t>от</w:t>
            </w:r>
            <w:r w:rsidRPr="0004635F">
              <w:rPr>
                <w:sz w:val="28"/>
                <w:szCs w:val="28"/>
                <w:lang w:val="en-US"/>
              </w:rPr>
              <w:t xml:space="preserve"> 18</w:t>
            </w:r>
            <w:r w:rsidRPr="0004635F">
              <w:rPr>
                <w:sz w:val="28"/>
                <w:szCs w:val="28"/>
              </w:rPr>
              <w:t>.03.2014г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73" w:type="dxa"/>
          </w:tcPr>
          <w:p w:rsidR="006B2CAE" w:rsidRPr="00EF5B3F" w:rsidRDefault="006B2CAE" w:rsidP="00D346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63" w:type="dxa"/>
            <w:gridSpan w:val="4"/>
          </w:tcPr>
          <w:p w:rsidR="006B2CAE" w:rsidRPr="002D418A" w:rsidRDefault="006B2CAE" w:rsidP="00D346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:rsidR="006B2CAE" w:rsidRPr="0004635F" w:rsidRDefault="006B2CAE" w:rsidP="00D3462B">
            <w:pPr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04635F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1174" w:type="dxa"/>
          </w:tcPr>
          <w:p w:rsidR="006B2CAE" w:rsidRPr="00EF5B3F" w:rsidRDefault="006B2CAE" w:rsidP="00D346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" w:type="dxa"/>
          </w:tcPr>
          <w:p w:rsidR="006B2CAE" w:rsidRPr="002D418A" w:rsidRDefault="006B2CAE" w:rsidP="00D3462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B2CAE" w:rsidRPr="002D418A" w:rsidTr="00D3462B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9828" w:type="dxa"/>
            <w:gridSpan w:val="9"/>
          </w:tcPr>
          <w:p w:rsidR="006B2CAE" w:rsidRPr="00473FE5" w:rsidRDefault="006B2CAE" w:rsidP="00D3462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</w:t>
            </w:r>
            <w:r w:rsidRPr="00473FE5">
              <w:rPr>
                <w:b/>
                <w:sz w:val="22"/>
                <w:szCs w:val="22"/>
              </w:rPr>
              <w:t>г. Гулькевичи</w:t>
            </w:r>
          </w:p>
        </w:tc>
      </w:tr>
      <w:tr w:rsidR="006B2CAE" w:rsidRPr="002D418A" w:rsidTr="00D3462B">
        <w:tblPrEx>
          <w:tblCellMar>
            <w:top w:w="0" w:type="dxa"/>
            <w:bottom w:w="0" w:type="dxa"/>
          </w:tblCellMar>
        </w:tblPrEx>
        <w:trPr>
          <w:trHeight w:val="630"/>
          <w:hidden/>
        </w:trPr>
        <w:tc>
          <w:tcPr>
            <w:tcW w:w="9828" w:type="dxa"/>
            <w:gridSpan w:val="9"/>
          </w:tcPr>
          <w:p w:rsidR="006B2CAE" w:rsidRPr="0010185B" w:rsidRDefault="006B2CAE" w:rsidP="00D3462B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</w:tbl>
    <w:p w:rsidR="006B2CAE" w:rsidRDefault="006B2CAE" w:rsidP="00E103DC">
      <w:pPr>
        <w:pStyle w:val="Title"/>
        <w:rPr>
          <w:b/>
          <w:bCs/>
        </w:rPr>
      </w:pPr>
    </w:p>
    <w:p w:rsidR="006B2CAE" w:rsidRDefault="006B2CAE" w:rsidP="00E103DC">
      <w:pPr>
        <w:pStyle w:val="Title"/>
        <w:rPr>
          <w:b/>
          <w:bCs/>
        </w:rPr>
      </w:pPr>
      <w:r>
        <w:rPr>
          <w:b/>
          <w:bCs/>
        </w:rPr>
        <w:t xml:space="preserve">Об утверждении программы приватизации имущества </w:t>
      </w:r>
    </w:p>
    <w:p w:rsidR="006B2CAE" w:rsidRDefault="006B2CAE" w:rsidP="00E103DC">
      <w:pPr>
        <w:pStyle w:val="Title"/>
        <w:rPr>
          <w:b/>
          <w:bCs/>
        </w:rPr>
      </w:pPr>
      <w:r>
        <w:rPr>
          <w:b/>
          <w:bCs/>
        </w:rPr>
        <w:t xml:space="preserve">муниципальной собственности </w:t>
      </w:r>
    </w:p>
    <w:p w:rsidR="006B2CAE" w:rsidRDefault="006B2CAE" w:rsidP="00E103DC">
      <w:pPr>
        <w:pStyle w:val="Title"/>
        <w:rPr>
          <w:b/>
          <w:bCs/>
        </w:rPr>
      </w:pPr>
      <w:r>
        <w:rPr>
          <w:b/>
          <w:bCs/>
        </w:rPr>
        <w:t xml:space="preserve">муниципального образования Гулькевичский район </w:t>
      </w:r>
    </w:p>
    <w:p w:rsidR="006B2CAE" w:rsidRDefault="006B2CAE" w:rsidP="00E103DC">
      <w:pPr>
        <w:pStyle w:val="Title"/>
        <w:rPr>
          <w:b/>
          <w:bCs/>
        </w:rPr>
      </w:pPr>
      <w:r>
        <w:rPr>
          <w:b/>
          <w:bCs/>
        </w:rPr>
        <w:t>на 2014 год</w:t>
      </w:r>
    </w:p>
    <w:p w:rsidR="006B2CAE" w:rsidRDefault="006B2CAE" w:rsidP="00E103DC">
      <w:pPr>
        <w:tabs>
          <w:tab w:val="left" w:pos="2835"/>
        </w:tabs>
        <w:jc w:val="both"/>
        <w:rPr>
          <w:sz w:val="28"/>
        </w:rPr>
      </w:pPr>
      <w:r>
        <w:rPr>
          <w:sz w:val="28"/>
        </w:rPr>
        <w:t xml:space="preserve">   </w:t>
      </w:r>
    </w:p>
    <w:p w:rsidR="006B2CAE" w:rsidRDefault="006B2CAE" w:rsidP="00E103DC">
      <w:pPr>
        <w:pStyle w:val="ConsPlusNormal"/>
        <w:widowControl/>
        <w:ind w:firstLine="540"/>
        <w:jc w:val="both"/>
      </w:pPr>
      <w:r>
        <w:t xml:space="preserve">   </w:t>
      </w:r>
    </w:p>
    <w:p w:rsidR="006B2CAE" w:rsidRPr="00122447" w:rsidRDefault="006B2CAE" w:rsidP="00E103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122447">
        <w:rPr>
          <w:rFonts w:ascii="Times New Roman" w:hAnsi="Times New Roman" w:cs="Times New Roman"/>
          <w:sz w:val="28"/>
          <w:szCs w:val="28"/>
        </w:rPr>
        <w:t>В целях оптимизации использования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B685B">
        <w:rPr>
          <w:rFonts w:ascii="Times New Roman" w:hAnsi="Times New Roman" w:cs="Times New Roman"/>
          <w:sz w:val="28"/>
          <w:szCs w:val="28"/>
        </w:rPr>
        <w:t xml:space="preserve"> </w:t>
      </w:r>
      <w:r w:rsidRPr="00122447">
        <w:rPr>
          <w:rFonts w:ascii="Times New Roman" w:hAnsi="Times New Roman" w:cs="Times New Roman"/>
          <w:sz w:val="28"/>
          <w:szCs w:val="28"/>
        </w:rPr>
        <w:t>мобилизации доходов в бюджет муниципального образования Гулькевичский район</w:t>
      </w:r>
      <w:r>
        <w:rPr>
          <w:rFonts w:ascii="Times New Roman" w:hAnsi="Times New Roman" w:cs="Times New Roman"/>
          <w:sz w:val="28"/>
          <w:szCs w:val="28"/>
        </w:rPr>
        <w:t xml:space="preserve"> и консолидированный бюджет Краснодарского края</w:t>
      </w:r>
      <w:r w:rsidRPr="00122447">
        <w:rPr>
          <w:rFonts w:ascii="Times New Roman" w:hAnsi="Times New Roman" w:cs="Times New Roman"/>
          <w:sz w:val="28"/>
          <w:szCs w:val="28"/>
        </w:rPr>
        <w:t>, руководствуясь Федеральным законом от 21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22447">
        <w:rPr>
          <w:rFonts w:ascii="Times New Roman" w:hAnsi="Times New Roman" w:cs="Times New Roman"/>
          <w:sz w:val="28"/>
          <w:szCs w:val="28"/>
        </w:rPr>
        <w:t>2001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122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22447">
        <w:rPr>
          <w:rFonts w:ascii="Times New Roman" w:hAnsi="Times New Roman" w:cs="Times New Roman"/>
          <w:sz w:val="28"/>
          <w:szCs w:val="28"/>
        </w:rPr>
        <w:t xml:space="preserve"> 178-ФЗ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22447">
        <w:rPr>
          <w:rFonts w:ascii="Times New Roman" w:hAnsi="Times New Roman" w:cs="Times New Roman"/>
          <w:sz w:val="28"/>
          <w:szCs w:val="28"/>
        </w:rPr>
        <w:t xml:space="preserve">О приватизации государственного и муниципального </w:t>
      </w:r>
      <w:r>
        <w:rPr>
          <w:rFonts w:ascii="Times New Roman" w:hAnsi="Times New Roman" w:cs="Times New Roman"/>
          <w:sz w:val="28"/>
          <w:szCs w:val="28"/>
        </w:rPr>
        <w:t>имущества»</w:t>
      </w:r>
      <w:r w:rsidRPr="00122447">
        <w:rPr>
          <w:rFonts w:ascii="Times New Roman" w:hAnsi="Times New Roman" w:cs="Times New Roman"/>
          <w:sz w:val="28"/>
          <w:szCs w:val="28"/>
        </w:rPr>
        <w:t xml:space="preserve">, </w:t>
      </w:r>
      <w:r w:rsidRPr="00983935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83935">
        <w:rPr>
          <w:rFonts w:ascii="Times New Roman" w:hAnsi="Times New Roman" w:cs="Times New Roman"/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Гулькевичский район, </w:t>
      </w:r>
      <w:r w:rsidRPr="00983935">
        <w:rPr>
          <w:rFonts w:ascii="Times New Roman" w:hAnsi="Times New Roman" w:cs="Times New Roman"/>
          <w:sz w:val="28"/>
          <w:szCs w:val="28"/>
        </w:rPr>
        <w:t>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83935">
        <w:rPr>
          <w:rFonts w:ascii="Times New Roman" w:hAnsi="Times New Roman" w:cs="Times New Roman"/>
          <w:sz w:val="28"/>
          <w:szCs w:val="28"/>
        </w:rPr>
        <w:t xml:space="preserve"> решением 9 сессии </w:t>
      </w:r>
      <w:r w:rsidRPr="009839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83935">
        <w:rPr>
          <w:rFonts w:ascii="Times New Roman" w:hAnsi="Times New Roman" w:cs="Times New Roman"/>
          <w:sz w:val="28"/>
          <w:szCs w:val="28"/>
        </w:rPr>
        <w:t xml:space="preserve"> созыва Совета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83935">
        <w:rPr>
          <w:rFonts w:ascii="Times New Roman" w:hAnsi="Times New Roman" w:cs="Times New Roman"/>
          <w:sz w:val="28"/>
          <w:szCs w:val="28"/>
        </w:rPr>
        <w:t>образования Гулькевичский район от 24 сентября 2010 года № 2</w:t>
      </w:r>
      <w:r w:rsidRPr="00122447">
        <w:rPr>
          <w:rFonts w:ascii="Times New Roman" w:hAnsi="Times New Roman" w:cs="Times New Roman"/>
          <w:sz w:val="28"/>
          <w:szCs w:val="28"/>
        </w:rPr>
        <w:t>, Совет муниципального образования Гулькевичский район р е ш и л :</w:t>
      </w:r>
    </w:p>
    <w:p w:rsidR="006B2CAE" w:rsidRDefault="006B2CAE" w:rsidP="00E103DC">
      <w:pPr>
        <w:ind w:firstLine="720"/>
        <w:jc w:val="both"/>
        <w:rPr>
          <w:sz w:val="28"/>
          <w:szCs w:val="28"/>
        </w:rPr>
      </w:pPr>
      <w:r w:rsidRPr="0027556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7556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27556E">
        <w:rPr>
          <w:sz w:val="28"/>
          <w:szCs w:val="28"/>
        </w:rPr>
        <w:t xml:space="preserve">рограмму приватизации </w:t>
      </w:r>
      <w:r>
        <w:rPr>
          <w:sz w:val="28"/>
          <w:szCs w:val="28"/>
        </w:rPr>
        <w:t xml:space="preserve">имущества </w:t>
      </w:r>
      <w:r w:rsidRPr="0027556E">
        <w:rPr>
          <w:sz w:val="28"/>
          <w:szCs w:val="28"/>
        </w:rPr>
        <w:t>муниципально</w:t>
      </w:r>
      <w:r>
        <w:rPr>
          <w:sz w:val="28"/>
          <w:szCs w:val="28"/>
        </w:rPr>
        <w:t>й</w:t>
      </w:r>
      <w:r w:rsidRPr="0027556E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собственности</w:t>
      </w:r>
      <w:r w:rsidRPr="0027556E">
        <w:rPr>
          <w:sz w:val="28"/>
          <w:szCs w:val="28"/>
        </w:rPr>
        <w:t xml:space="preserve"> муниципального образов</w:t>
      </w:r>
      <w:r>
        <w:rPr>
          <w:sz w:val="28"/>
          <w:szCs w:val="28"/>
        </w:rPr>
        <w:t>ания Гулькевичский район на 2014</w:t>
      </w:r>
      <w:r w:rsidRPr="0027556E">
        <w:rPr>
          <w:sz w:val="28"/>
          <w:szCs w:val="28"/>
        </w:rPr>
        <w:t xml:space="preserve"> год (прилагается). </w:t>
      </w:r>
    </w:p>
    <w:p w:rsidR="006B2CAE" w:rsidRPr="0027556E" w:rsidRDefault="006B2CAE" w:rsidP="00E103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 24 часа».</w:t>
      </w:r>
    </w:p>
    <w:p w:rsidR="006B2CAE" w:rsidRDefault="006B2CAE" w:rsidP="00E103DC">
      <w:pPr>
        <w:jc w:val="both"/>
        <w:rPr>
          <w:sz w:val="28"/>
        </w:rPr>
      </w:pPr>
      <w:r>
        <w:rPr>
          <w:sz w:val="28"/>
        </w:rPr>
        <w:t xml:space="preserve">          3. Контроль за выполнением настоящего решения возложить на постоянную комиссию по бюджету, налогам, сборам и муниципальной собственности Совета муниципального образования Гулькевичский район.</w:t>
      </w:r>
    </w:p>
    <w:p w:rsidR="006B2CAE" w:rsidRDefault="006B2CAE" w:rsidP="00E103DC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4. Решение вступает в силу со дня его подписания и распространяет свое действие на правоотношения, возникшие с 1 января 2014 года.</w:t>
      </w:r>
    </w:p>
    <w:p w:rsidR="006B2CAE" w:rsidRDefault="006B2CAE" w:rsidP="00E103DC">
      <w:pPr>
        <w:jc w:val="both"/>
        <w:rPr>
          <w:sz w:val="28"/>
        </w:rPr>
      </w:pPr>
    </w:p>
    <w:tbl>
      <w:tblPr>
        <w:tblW w:w="9747" w:type="dxa"/>
        <w:tblLayout w:type="fixed"/>
        <w:tblLook w:val="01E0"/>
      </w:tblPr>
      <w:tblGrid>
        <w:gridCol w:w="9747"/>
      </w:tblGrid>
      <w:tr w:rsidR="006B2CAE" w:rsidRPr="00FD7F23" w:rsidTr="009C506C">
        <w:trPr>
          <w:trHeight w:val="1221"/>
        </w:trPr>
        <w:tc>
          <w:tcPr>
            <w:tcW w:w="9747" w:type="dxa"/>
          </w:tcPr>
          <w:p w:rsidR="006B2CAE" w:rsidRPr="009C506C" w:rsidRDefault="006B2CAE" w:rsidP="00F6070F">
            <w:pPr>
              <w:pStyle w:val="BodyText"/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9C506C">
              <w:rPr>
                <w:szCs w:val="28"/>
              </w:rPr>
              <w:t xml:space="preserve">редседатель Совета </w:t>
            </w:r>
          </w:p>
          <w:p w:rsidR="006B2CAE" w:rsidRPr="009C506C" w:rsidRDefault="006B2CAE" w:rsidP="00F6070F">
            <w:pPr>
              <w:pStyle w:val="BodyText"/>
              <w:widowControl w:val="0"/>
              <w:jc w:val="left"/>
              <w:rPr>
                <w:szCs w:val="28"/>
              </w:rPr>
            </w:pPr>
            <w:r w:rsidRPr="009C506C">
              <w:rPr>
                <w:szCs w:val="28"/>
              </w:rPr>
              <w:t>муниципального образования</w:t>
            </w:r>
          </w:p>
          <w:p w:rsidR="006B2CAE" w:rsidRPr="009C506C" w:rsidRDefault="006B2CAE" w:rsidP="00F6070F">
            <w:pPr>
              <w:pStyle w:val="BodyText"/>
              <w:widowControl w:val="0"/>
              <w:jc w:val="left"/>
              <w:rPr>
                <w:szCs w:val="28"/>
              </w:rPr>
            </w:pPr>
            <w:r w:rsidRPr="009C506C">
              <w:rPr>
                <w:szCs w:val="28"/>
              </w:rPr>
              <w:t>Гулькевичский район                                                                       Н.Н.Записоцкий</w:t>
            </w:r>
          </w:p>
        </w:tc>
      </w:tr>
    </w:tbl>
    <w:p w:rsidR="006B2CAE" w:rsidRDefault="006B2CAE" w:rsidP="004E1919"/>
    <w:sectPr w:rsidR="006B2CAE" w:rsidSect="00F30B53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CAE" w:rsidRDefault="006B2CAE" w:rsidP="00EB685B">
      <w:r>
        <w:separator/>
      </w:r>
    </w:p>
  </w:endnote>
  <w:endnote w:type="continuationSeparator" w:id="1">
    <w:p w:rsidR="006B2CAE" w:rsidRDefault="006B2CAE" w:rsidP="00EB6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CAE" w:rsidRDefault="006B2CAE" w:rsidP="00EB685B">
      <w:r>
        <w:separator/>
      </w:r>
    </w:p>
  </w:footnote>
  <w:footnote w:type="continuationSeparator" w:id="1">
    <w:p w:rsidR="006B2CAE" w:rsidRDefault="006B2CAE" w:rsidP="00EB68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3DC"/>
    <w:rsid w:val="00000884"/>
    <w:rsid w:val="000019F1"/>
    <w:rsid w:val="0000255C"/>
    <w:rsid w:val="00002694"/>
    <w:rsid w:val="0000269F"/>
    <w:rsid w:val="00002986"/>
    <w:rsid w:val="00002C76"/>
    <w:rsid w:val="00003C06"/>
    <w:rsid w:val="00003F62"/>
    <w:rsid w:val="00004C61"/>
    <w:rsid w:val="0000507B"/>
    <w:rsid w:val="00005291"/>
    <w:rsid w:val="0000572D"/>
    <w:rsid w:val="00005F80"/>
    <w:rsid w:val="0000659D"/>
    <w:rsid w:val="000075A0"/>
    <w:rsid w:val="00007C39"/>
    <w:rsid w:val="00010A62"/>
    <w:rsid w:val="0001111D"/>
    <w:rsid w:val="00011340"/>
    <w:rsid w:val="000119B5"/>
    <w:rsid w:val="000120EA"/>
    <w:rsid w:val="000121C0"/>
    <w:rsid w:val="000131FA"/>
    <w:rsid w:val="00013F6D"/>
    <w:rsid w:val="0001566E"/>
    <w:rsid w:val="0001584D"/>
    <w:rsid w:val="000158F7"/>
    <w:rsid w:val="00015ACE"/>
    <w:rsid w:val="00015F21"/>
    <w:rsid w:val="00016586"/>
    <w:rsid w:val="000175F3"/>
    <w:rsid w:val="0001769C"/>
    <w:rsid w:val="000202A5"/>
    <w:rsid w:val="000211B4"/>
    <w:rsid w:val="000216BC"/>
    <w:rsid w:val="0002177B"/>
    <w:rsid w:val="000257DC"/>
    <w:rsid w:val="00027C46"/>
    <w:rsid w:val="00030542"/>
    <w:rsid w:val="00030B01"/>
    <w:rsid w:val="00030EB2"/>
    <w:rsid w:val="0003172D"/>
    <w:rsid w:val="00031B87"/>
    <w:rsid w:val="0003327B"/>
    <w:rsid w:val="000333DE"/>
    <w:rsid w:val="000355CD"/>
    <w:rsid w:val="00036E93"/>
    <w:rsid w:val="00041D62"/>
    <w:rsid w:val="00043165"/>
    <w:rsid w:val="00043406"/>
    <w:rsid w:val="00044D21"/>
    <w:rsid w:val="000454C7"/>
    <w:rsid w:val="00045580"/>
    <w:rsid w:val="00045B56"/>
    <w:rsid w:val="0004635F"/>
    <w:rsid w:val="000466DF"/>
    <w:rsid w:val="00046BB8"/>
    <w:rsid w:val="00046C7E"/>
    <w:rsid w:val="00047223"/>
    <w:rsid w:val="0004770C"/>
    <w:rsid w:val="00050651"/>
    <w:rsid w:val="000508EE"/>
    <w:rsid w:val="00050D8F"/>
    <w:rsid w:val="00050DE9"/>
    <w:rsid w:val="00051FCF"/>
    <w:rsid w:val="00053B12"/>
    <w:rsid w:val="0005506B"/>
    <w:rsid w:val="00055D1D"/>
    <w:rsid w:val="00056E30"/>
    <w:rsid w:val="00057C9C"/>
    <w:rsid w:val="00057E51"/>
    <w:rsid w:val="00060111"/>
    <w:rsid w:val="000602EF"/>
    <w:rsid w:val="000611BB"/>
    <w:rsid w:val="0006140D"/>
    <w:rsid w:val="00061BC2"/>
    <w:rsid w:val="00061F0D"/>
    <w:rsid w:val="00062FFD"/>
    <w:rsid w:val="000635E1"/>
    <w:rsid w:val="000638DE"/>
    <w:rsid w:val="00063A2C"/>
    <w:rsid w:val="00064770"/>
    <w:rsid w:val="00064990"/>
    <w:rsid w:val="00065311"/>
    <w:rsid w:val="00065EEA"/>
    <w:rsid w:val="00065F58"/>
    <w:rsid w:val="0006625F"/>
    <w:rsid w:val="00066682"/>
    <w:rsid w:val="00066D6D"/>
    <w:rsid w:val="00066FDD"/>
    <w:rsid w:val="00067391"/>
    <w:rsid w:val="0006776F"/>
    <w:rsid w:val="000703D2"/>
    <w:rsid w:val="00070841"/>
    <w:rsid w:val="000710B6"/>
    <w:rsid w:val="000713FE"/>
    <w:rsid w:val="00071A68"/>
    <w:rsid w:val="00072407"/>
    <w:rsid w:val="00072989"/>
    <w:rsid w:val="000744A6"/>
    <w:rsid w:val="00074772"/>
    <w:rsid w:val="00074D05"/>
    <w:rsid w:val="00074E51"/>
    <w:rsid w:val="000759B8"/>
    <w:rsid w:val="00075E46"/>
    <w:rsid w:val="00075E7F"/>
    <w:rsid w:val="0007646C"/>
    <w:rsid w:val="00076C24"/>
    <w:rsid w:val="0007757C"/>
    <w:rsid w:val="0007765D"/>
    <w:rsid w:val="00080848"/>
    <w:rsid w:val="000812A7"/>
    <w:rsid w:val="00082164"/>
    <w:rsid w:val="0008249D"/>
    <w:rsid w:val="00082D59"/>
    <w:rsid w:val="00083C65"/>
    <w:rsid w:val="00084AF4"/>
    <w:rsid w:val="00085554"/>
    <w:rsid w:val="000856A3"/>
    <w:rsid w:val="000869F6"/>
    <w:rsid w:val="00087256"/>
    <w:rsid w:val="0008783C"/>
    <w:rsid w:val="00087891"/>
    <w:rsid w:val="0009017A"/>
    <w:rsid w:val="000902B1"/>
    <w:rsid w:val="000902C5"/>
    <w:rsid w:val="00090F1B"/>
    <w:rsid w:val="00091480"/>
    <w:rsid w:val="0009154A"/>
    <w:rsid w:val="00091A8C"/>
    <w:rsid w:val="00094598"/>
    <w:rsid w:val="00094D6A"/>
    <w:rsid w:val="00095267"/>
    <w:rsid w:val="00095D74"/>
    <w:rsid w:val="00096F26"/>
    <w:rsid w:val="000975B1"/>
    <w:rsid w:val="000A09C2"/>
    <w:rsid w:val="000A102E"/>
    <w:rsid w:val="000A312E"/>
    <w:rsid w:val="000A32BA"/>
    <w:rsid w:val="000A3783"/>
    <w:rsid w:val="000A424F"/>
    <w:rsid w:val="000A45E9"/>
    <w:rsid w:val="000A5DCC"/>
    <w:rsid w:val="000A6F44"/>
    <w:rsid w:val="000A7B92"/>
    <w:rsid w:val="000B0112"/>
    <w:rsid w:val="000B0A1B"/>
    <w:rsid w:val="000B0D81"/>
    <w:rsid w:val="000B21FB"/>
    <w:rsid w:val="000B2618"/>
    <w:rsid w:val="000B3B0A"/>
    <w:rsid w:val="000B3E97"/>
    <w:rsid w:val="000B4317"/>
    <w:rsid w:val="000B4C74"/>
    <w:rsid w:val="000B588A"/>
    <w:rsid w:val="000B7DA1"/>
    <w:rsid w:val="000B7FBD"/>
    <w:rsid w:val="000C01F5"/>
    <w:rsid w:val="000C02B3"/>
    <w:rsid w:val="000C0B86"/>
    <w:rsid w:val="000C0FDF"/>
    <w:rsid w:val="000C1E44"/>
    <w:rsid w:val="000C2A59"/>
    <w:rsid w:val="000C2D99"/>
    <w:rsid w:val="000C2E82"/>
    <w:rsid w:val="000C2F46"/>
    <w:rsid w:val="000C3B89"/>
    <w:rsid w:val="000C3E3C"/>
    <w:rsid w:val="000C5490"/>
    <w:rsid w:val="000C5CF3"/>
    <w:rsid w:val="000C6973"/>
    <w:rsid w:val="000C6CA3"/>
    <w:rsid w:val="000C6E6D"/>
    <w:rsid w:val="000D07C0"/>
    <w:rsid w:val="000D0E3B"/>
    <w:rsid w:val="000D152F"/>
    <w:rsid w:val="000D2183"/>
    <w:rsid w:val="000D2868"/>
    <w:rsid w:val="000D2DD1"/>
    <w:rsid w:val="000D2DE8"/>
    <w:rsid w:val="000D3504"/>
    <w:rsid w:val="000D3EF4"/>
    <w:rsid w:val="000D42BF"/>
    <w:rsid w:val="000D4628"/>
    <w:rsid w:val="000D5393"/>
    <w:rsid w:val="000D570B"/>
    <w:rsid w:val="000D665A"/>
    <w:rsid w:val="000E08FD"/>
    <w:rsid w:val="000E159D"/>
    <w:rsid w:val="000E2227"/>
    <w:rsid w:val="000E238D"/>
    <w:rsid w:val="000E36A1"/>
    <w:rsid w:val="000E4423"/>
    <w:rsid w:val="000E481F"/>
    <w:rsid w:val="000E5FB6"/>
    <w:rsid w:val="000E6315"/>
    <w:rsid w:val="000E6D20"/>
    <w:rsid w:val="000E74DB"/>
    <w:rsid w:val="000F04A6"/>
    <w:rsid w:val="000F0DB5"/>
    <w:rsid w:val="000F1269"/>
    <w:rsid w:val="000F1AE0"/>
    <w:rsid w:val="000F1CC1"/>
    <w:rsid w:val="000F418F"/>
    <w:rsid w:val="000F4F80"/>
    <w:rsid w:val="000F5228"/>
    <w:rsid w:val="000F5B3F"/>
    <w:rsid w:val="000F6AA5"/>
    <w:rsid w:val="000F6AB8"/>
    <w:rsid w:val="000F714D"/>
    <w:rsid w:val="000F7D6A"/>
    <w:rsid w:val="001005FA"/>
    <w:rsid w:val="001007E6"/>
    <w:rsid w:val="00101115"/>
    <w:rsid w:val="001015D2"/>
    <w:rsid w:val="0010185B"/>
    <w:rsid w:val="0010242C"/>
    <w:rsid w:val="001024CE"/>
    <w:rsid w:val="00103053"/>
    <w:rsid w:val="00103CE8"/>
    <w:rsid w:val="00106F91"/>
    <w:rsid w:val="001077FB"/>
    <w:rsid w:val="00110601"/>
    <w:rsid w:val="00110E3E"/>
    <w:rsid w:val="00112426"/>
    <w:rsid w:val="00112981"/>
    <w:rsid w:val="00115489"/>
    <w:rsid w:val="00116718"/>
    <w:rsid w:val="001173D5"/>
    <w:rsid w:val="0011792E"/>
    <w:rsid w:val="00120906"/>
    <w:rsid w:val="00120BD2"/>
    <w:rsid w:val="0012229C"/>
    <w:rsid w:val="001223A9"/>
    <w:rsid w:val="00122447"/>
    <w:rsid w:val="0012290A"/>
    <w:rsid w:val="00122B04"/>
    <w:rsid w:val="00122B66"/>
    <w:rsid w:val="00123E0E"/>
    <w:rsid w:val="0012428B"/>
    <w:rsid w:val="00124840"/>
    <w:rsid w:val="00125A4E"/>
    <w:rsid w:val="00126299"/>
    <w:rsid w:val="001263D9"/>
    <w:rsid w:val="00126662"/>
    <w:rsid w:val="00126B53"/>
    <w:rsid w:val="001276E9"/>
    <w:rsid w:val="00127B7E"/>
    <w:rsid w:val="001301B4"/>
    <w:rsid w:val="0013051F"/>
    <w:rsid w:val="0013077C"/>
    <w:rsid w:val="00130938"/>
    <w:rsid w:val="00131B4C"/>
    <w:rsid w:val="0013223B"/>
    <w:rsid w:val="00132D3F"/>
    <w:rsid w:val="001331CB"/>
    <w:rsid w:val="00134DB2"/>
    <w:rsid w:val="00135411"/>
    <w:rsid w:val="00135545"/>
    <w:rsid w:val="0013561E"/>
    <w:rsid w:val="00135A6D"/>
    <w:rsid w:val="00135B2D"/>
    <w:rsid w:val="001362B7"/>
    <w:rsid w:val="00136477"/>
    <w:rsid w:val="00136763"/>
    <w:rsid w:val="00136D61"/>
    <w:rsid w:val="00137427"/>
    <w:rsid w:val="001374A6"/>
    <w:rsid w:val="001376C9"/>
    <w:rsid w:val="001378F8"/>
    <w:rsid w:val="00140FEC"/>
    <w:rsid w:val="0014105C"/>
    <w:rsid w:val="0014198C"/>
    <w:rsid w:val="001424E5"/>
    <w:rsid w:val="001425C3"/>
    <w:rsid w:val="00142DE7"/>
    <w:rsid w:val="00142F15"/>
    <w:rsid w:val="001433B9"/>
    <w:rsid w:val="00143C40"/>
    <w:rsid w:val="00144AAC"/>
    <w:rsid w:val="0014530F"/>
    <w:rsid w:val="0014549D"/>
    <w:rsid w:val="001460EA"/>
    <w:rsid w:val="001479DA"/>
    <w:rsid w:val="00147BB8"/>
    <w:rsid w:val="00147E0C"/>
    <w:rsid w:val="00150091"/>
    <w:rsid w:val="001520F8"/>
    <w:rsid w:val="00152BE0"/>
    <w:rsid w:val="0015308B"/>
    <w:rsid w:val="00153325"/>
    <w:rsid w:val="001535D8"/>
    <w:rsid w:val="00153825"/>
    <w:rsid w:val="00153D57"/>
    <w:rsid w:val="00154079"/>
    <w:rsid w:val="001540D4"/>
    <w:rsid w:val="001560BE"/>
    <w:rsid w:val="0015664F"/>
    <w:rsid w:val="0015737F"/>
    <w:rsid w:val="001575AA"/>
    <w:rsid w:val="00157E8B"/>
    <w:rsid w:val="001606AD"/>
    <w:rsid w:val="00160924"/>
    <w:rsid w:val="00161C5F"/>
    <w:rsid w:val="00161C96"/>
    <w:rsid w:val="0016297A"/>
    <w:rsid w:val="00163AF2"/>
    <w:rsid w:val="001644EE"/>
    <w:rsid w:val="0016483E"/>
    <w:rsid w:val="00164AF3"/>
    <w:rsid w:val="00164DE6"/>
    <w:rsid w:val="00165318"/>
    <w:rsid w:val="00166430"/>
    <w:rsid w:val="00166742"/>
    <w:rsid w:val="0016707E"/>
    <w:rsid w:val="0016777B"/>
    <w:rsid w:val="00167EED"/>
    <w:rsid w:val="00170697"/>
    <w:rsid w:val="0017079E"/>
    <w:rsid w:val="00171A16"/>
    <w:rsid w:val="00171A59"/>
    <w:rsid w:val="00171AD5"/>
    <w:rsid w:val="00171D91"/>
    <w:rsid w:val="00171FC0"/>
    <w:rsid w:val="00172309"/>
    <w:rsid w:val="00173D79"/>
    <w:rsid w:val="00176450"/>
    <w:rsid w:val="001764E9"/>
    <w:rsid w:val="0017651F"/>
    <w:rsid w:val="00176A56"/>
    <w:rsid w:val="0017706E"/>
    <w:rsid w:val="001771ED"/>
    <w:rsid w:val="001800C3"/>
    <w:rsid w:val="001806F8"/>
    <w:rsid w:val="00180799"/>
    <w:rsid w:val="001814B3"/>
    <w:rsid w:val="00181870"/>
    <w:rsid w:val="00181FA1"/>
    <w:rsid w:val="00183122"/>
    <w:rsid w:val="00183BF1"/>
    <w:rsid w:val="00184B6F"/>
    <w:rsid w:val="00185CCE"/>
    <w:rsid w:val="00186793"/>
    <w:rsid w:val="00186919"/>
    <w:rsid w:val="001872FB"/>
    <w:rsid w:val="00187D87"/>
    <w:rsid w:val="00187EDB"/>
    <w:rsid w:val="00190B70"/>
    <w:rsid w:val="001910C1"/>
    <w:rsid w:val="00192DB4"/>
    <w:rsid w:val="00192E3D"/>
    <w:rsid w:val="001930A6"/>
    <w:rsid w:val="001934BF"/>
    <w:rsid w:val="00193EA9"/>
    <w:rsid w:val="00194066"/>
    <w:rsid w:val="001944E4"/>
    <w:rsid w:val="0019456E"/>
    <w:rsid w:val="00194950"/>
    <w:rsid w:val="00195098"/>
    <w:rsid w:val="001955FD"/>
    <w:rsid w:val="0019654B"/>
    <w:rsid w:val="00196EF1"/>
    <w:rsid w:val="001973C3"/>
    <w:rsid w:val="001A0939"/>
    <w:rsid w:val="001A1FA7"/>
    <w:rsid w:val="001A1FB4"/>
    <w:rsid w:val="001A2802"/>
    <w:rsid w:val="001A334B"/>
    <w:rsid w:val="001A44C9"/>
    <w:rsid w:val="001A55CE"/>
    <w:rsid w:val="001A5A8B"/>
    <w:rsid w:val="001A6457"/>
    <w:rsid w:val="001A649F"/>
    <w:rsid w:val="001A64A8"/>
    <w:rsid w:val="001A77E9"/>
    <w:rsid w:val="001B0A87"/>
    <w:rsid w:val="001B1C98"/>
    <w:rsid w:val="001B1EDB"/>
    <w:rsid w:val="001B20D6"/>
    <w:rsid w:val="001B20F2"/>
    <w:rsid w:val="001B24D1"/>
    <w:rsid w:val="001B3F92"/>
    <w:rsid w:val="001B47A3"/>
    <w:rsid w:val="001B4B9B"/>
    <w:rsid w:val="001B5274"/>
    <w:rsid w:val="001B55F3"/>
    <w:rsid w:val="001B6649"/>
    <w:rsid w:val="001B6D72"/>
    <w:rsid w:val="001B6D7D"/>
    <w:rsid w:val="001B703E"/>
    <w:rsid w:val="001B78EE"/>
    <w:rsid w:val="001C0B88"/>
    <w:rsid w:val="001C1106"/>
    <w:rsid w:val="001C1210"/>
    <w:rsid w:val="001C1267"/>
    <w:rsid w:val="001C2A88"/>
    <w:rsid w:val="001C3093"/>
    <w:rsid w:val="001C41DE"/>
    <w:rsid w:val="001C4686"/>
    <w:rsid w:val="001C5458"/>
    <w:rsid w:val="001C62EF"/>
    <w:rsid w:val="001C65F4"/>
    <w:rsid w:val="001C66CF"/>
    <w:rsid w:val="001C6E86"/>
    <w:rsid w:val="001C714A"/>
    <w:rsid w:val="001C7767"/>
    <w:rsid w:val="001C7E60"/>
    <w:rsid w:val="001D16A3"/>
    <w:rsid w:val="001D1A94"/>
    <w:rsid w:val="001D1B72"/>
    <w:rsid w:val="001D316A"/>
    <w:rsid w:val="001D3E60"/>
    <w:rsid w:val="001D6C8B"/>
    <w:rsid w:val="001E065B"/>
    <w:rsid w:val="001E089A"/>
    <w:rsid w:val="001E0E88"/>
    <w:rsid w:val="001E23C3"/>
    <w:rsid w:val="001E29C7"/>
    <w:rsid w:val="001E321D"/>
    <w:rsid w:val="001E4785"/>
    <w:rsid w:val="001E553A"/>
    <w:rsid w:val="001E6095"/>
    <w:rsid w:val="001E72EE"/>
    <w:rsid w:val="001E73D9"/>
    <w:rsid w:val="001F016B"/>
    <w:rsid w:val="001F0228"/>
    <w:rsid w:val="001F2C12"/>
    <w:rsid w:val="001F2E42"/>
    <w:rsid w:val="001F377A"/>
    <w:rsid w:val="001F3CCC"/>
    <w:rsid w:val="001F4CED"/>
    <w:rsid w:val="001F6B65"/>
    <w:rsid w:val="001F723D"/>
    <w:rsid w:val="002006EA"/>
    <w:rsid w:val="00200A54"/>
    <w:rsid w:val="00200D57"/>
    <w:rsid w:val="00202083"/>
    <w:rsid w:val="002025CB"/>
    <w:rsid w:val="00202E0A"/>
    <w:rsid w:val="00204A84"/>
    <w:rsid w:val="00205D3C"/>
    <w:rsid w:val="002100AD"/>
    <w:rsid w:val="002105BA"/>
    <w:rsid w:val="0021110B"/>
    <w:rsid w:val="00211E17"/>
    <w:rsid w:val="00212AE8"/>
    <w:rsid w:val="00213F2F"/>
    <w:rsid w:val="00214D9B"/>
    <w:rsid w:val="00215854"/>
    <w:rsid w:val="00217935"/>
    <w:rsid w:val="00217B99"/>
    <w:rsid w:val="00217C6E"/>
    <w:rsid w:val="00220125"/>
    <w:rsid w:val="002213BA"/>
    <w:rsid w:val="0022169C"/>
    <w:rsid w:val="00222715"/>
    <w:rsid w:val="002227A1"/>
    <w:rsid w:val="00223796"/>
    <w:rsid w:val="00223D53"/>
    <w:rsid w:val="00224764"/>
    <w:rsid w:val="00224857"/>
    <w:rsid w:val="00224E5E"/>
    <w:rsid w:val="002257AB"/>
    <w:rsid w:val="002261ED"/>
    <w:rsid w:val="002263A4"/>
    <w:rsid w:val="00226CF7"/>
    <w:rsid w:val="002276B9"/>
    <w:rsid w:val="00230873"/>
    <w:rsid w:val="00230E3C"/>
    <w:rsid w:val="002328A0"/>
    <w:rsid w:val="00232C11"/>
    <w:rsid w:val="00232EC9"/>
    <w:rsid w:val="002339AF"/>
    <w:rsid w:val="002339F7"/>
    <w:rsid w:val="0023408F"/>
    <w:rsid w:val="00234AF9"/>
    <w:rsid w:val="00234D0C"/>
    <w:rsid w:val="00234FBE"/>
    <w:rsid w:val="0023500D"/>
    <w:rsid w:val="002350CA"/>
    <w:rsid w:val="00235992"/>
    <w:rsid w:val="00235B5A"/>
    <w:rsid w:val="00235B78"/>
    <w:rsid w:val="00236814"/>
    <w:rsid w:val="002374FB"/>
    <w:rsid w:val="00237D79"/>
    <w:rsid w:val="00240AF2"/>
    <w:rsid w:val="00242236"/>
    <w:rsid w:val="00242686"/>
    <w:rsid w:val="00243379"/>
    <w:rsid w:val="002438E9"/>
    <w:rsid w:val="00243C6D"/>
    <w:rsid w:val="0024430A"/>
    <w:rsid w:val="00245201"/>
    <w:rsid w:val="002462D3"/>
    <w:rsid w:val="002469B8"/>
    <w:rsid w:val="00246CCC"/>
    <w:rsid w:val="00247AE5"/>
    <w:rsid w:val="00247FBA"/>
    <w:rsid w:val="00251184"/>
    <w:rsid w:val="00251F97"/>
    <w:rsid w:val="002521FE"/>
    <w:rsid w:val="002522E5"/>
    <w:rsid w:val="00254186"/>
    <w:rsid w:val="00254BFC"/>
    <w:rsid w:val="0025526B"/>
    <w:rsid w:val="0025586C"/>
    <w:rsid w:val="00256ABE"/>
    <w:rsid w:val="00256B89"/>
    <w:rsid w:val="00257D27"/>
    <w:rsid w:val="0026025A"/>
    <w:rsid w:val="00260E76"/>
    <w:rsid w:val="002611E7"/>
    <w:rsid w:val="00261DE0"/>
    <w:rsid w:val="002630F9"/>
    <w:rsid w:val="00264EAC"/>
    <w:rsid w:val="00264F69"/>
    <w:rsid w:val="00264F94"/>
    <w:rsid w:val="00267040"/>
    <w:rsid w:val="00270037"/>
    <w:rsid w:val="00270CCA"/>
    <w:rsid w:val="00272785"/>
    <w:rsid w:val="00272831"/>
    <w:rsid w:val="002735FC"/>
    <w:rsid w:val="0027396B"/>
    <w:rsid w:val="002746A3"/>
    <w:rsid w:val="0027556E"/>
    <w:rsid w:val="00275DD4"/>
    <w:rsid w:val="00276556"/>
    <w:rsid w:val="002765E4"/>
    <w:rsid w:val="002770FF"/>
    <w:rsid w:val="00281A08"/>
    <w:rsid w:val="00282BE3"/>
    <w:rsid w:val="0028375E"/>
    <w:rsid w:val="002838DE"/>
    <w:rsid w:val="00284221"/>
    <w:rsid w:val="0028427B"/>
    <w:rsid w:val="0028463B"/>
    <w:rsid w:val="0028475A"/>
    <w:rsid w:val="002848B8"/>
    <w:rsid w:val="002848CD"/>
    <w:rsid w:val="00285137"/>
    <w:rsid w:val="00285A29"/>
    <w:rsid w:val="00285BAE"/>
    <w:rsid w:val="00287B23"/>
    <w:rsid w:val="00287FCA"/>
    <w:rsid w:val="00290F1A"/>
    <w:rsid w:val="002914D5"/>
    <w:rsid w:val="002915F5"/>
    <w:rsid w:val="00292756"/>
    <w:rsid w:val="00293222"/>
    <w:rsid w:val="00293257"/>
    <w:rsid w:val="002938EF"/>
    <w:rsid w:val="002939F8"/>
    <w:rsid w:val="0029412C"/>
    <w:rsid w:val="0029499F"/>
    <w:rsid w:val="00294C76"/>
    <w:rsid w:val="0029506E"/>
    <w:rsid w:val="00295854"/>
    <w:rsid w:val="00295D03"/>
    <w:rsid w:val="00296311"/>
    <w:rsid w:val="002968B7"/>
    <w:rsid w:val="00296DDE"/>
    <w:rsid w:val="002A0A0F"/>
    <w:rsid w:val="002A0D2A"/>
    <w:rsid w:val="002A215E"/>
    <w:rsid w:val="002A2861"/>
    <w:rsid w:val="002A2989"/>
    <w:rsid w:val="002A2E27"/>
    <w:rsid w:val="002A3348"/>
    <w:rsid w:val="002A6EF9"/>
    <w:rsid w:val="002A7ECB"/>
    <w:rsid w:val="002B0165"/>
    <w:rsid w:val="002B0E60"/>
    <w:rsid w:val="002B1E8A"/>
    <w:rsid w:val="002B238C"/>
    <w:rsid w:val="002B2A07"/>
    <w:rsid w:val="002B301F"/>
    <w:rsid w:val="002B31C2"/>
    <w:rsid w:val="002B35CF"/>
    <w:rsid w:val="002B3ABB"/>
    <w:rsid w:val="002B3BF8"/>
    <w:rsid w:val="002B3C9B"/>
    <w:rsid w:val="002B45CA"/>
    <w:rsid w:val="002B4D5D"/>
    <w:rsid w:val="002B5721"/>
    <w:rsid w:val="002B6F2E"/>
    <w:rsid w:val="002B744F"/>
    <w:rsid w:val="002C01EC"/>
    <w:rsid w:val="002C0812"/>
    <w:rsid w:val="002C0C5A"/>
    <w:rsid w:val="002C17EC"/>
    <w:rsid w:val="002C2BFD"/>
    <w:rsid w:val="002C340D"/>
    <w:rsid w:val="002C3F93"/>
    <w:rsid w:val="002C4585"/>
    <w:rsid w:val="002C5189"/>
    <w:rsid w:val="002C51E0"/>
    <w:rsid w:val="002C6035"/>
    <w:rsid w:val="002C655D"/>
    <w:rsid w:val="002C7CEB"/>
    <w:rsid w:val="002D2B75"/>
    <w:rsid w:val="002D3073"/>
    <w:rsid w:val="002D3651"/>
    <w:rsid w:val="002D418A"/>
    <w:rsid w:val="002D4AC2"/>
    <w:rsid w:val="002D5E0C"/>
    <w:rsid w:val="002D5ED5"/>
    <w:rsid w:val="002D7FFC"/>
    <w:rsid w:val="002E194F"/>
    <w:rsid w:val="002E1C00"/>
    <w:rsid w:val="002E1D34"/>
    <w:rsid w:val="002E20A2"/>
    <w:rsid w:val="002E29D6"/>
    <w:rsid w:val="002E2DE3"/>
    <w:rsid w:val="002E2E8C"/>
    <w:rsid w:val="002E2F95"/>
    <w:rsid w:val="002E417B"/>
    <w:rsid w:val="002E5359"/>
    <w:rsid w:val="002E6FD5"/>
    <w:rsid w:val="002F062E"/>
    <w:rsid w:val="002F0757"/>
    <w:rsid w:val="002F0BDB"/>
    <w:rsid w:val="002F12E7"/>
    <w:rsid w:val="002F185C"/>
    <w:rsid w:val="002F2006"/>
    <w:rsid w:val="002F238A"/>
    <w:rsid w:val="002F3226"/>
    <w:rsid w:val="002F45ED"/>
    <w:rsid w:val="002F482A"/>
    <w:rsid w:val="002F586E"/>
    <w:rsid w:val="002F6DAC"/>
    <w:rsid w:val="002F728B"/>
    <w:rsid w:val="002F7BCA"/>
    <w:rsid w:val="00300F20"/>
    <w:rsid w:val="00300F7B"/>
    <w:rsid w:val="003020FA"/>
    <w:rsid w:val="0030250F"/>
    <w:rsid w:val="0030272A"/>
    <w:rsid w:val="00302CA9"/>
    <w:rsid w:val="003037B2"/>
    <w:rsid w:val="00303FC2"/>
    <w:rsid w:val="003042DA"/>
    <w:rsid w:val="0030491E"/>
    <w:rsid w:val="00305C78"/>
    <w:rsid w:val="003067E3"/>
    <w:rsid w:val="00307412"/>
    <w:rsid w:val="00307877"/>
    <w:rsid w:val="003102FE"/>
    <w:rsid w:val="003104C7"/>
    <w:rsid w:val="00310A43"/>
    <w:rsid w:val="00310E0A"/>
    <w:rsid w:val="00312705"/>
    <w:rsid w:val="00312B3C"/>
    <w:rsid w:val="00312BE8"/>
    <w:rsid w:val="003140A7"/>
    <w:rsid w:val="003140BC"/>
    <w:rsid w:val="003145E4"/>
    <w:rsid w:val="003175FB"/>
    <w:rsid w:val="00320213"/>
    <w:rsid w:val="0032077A"/>
    <w:rsid w:val="00320A17"/>
    <w:rsid w:val="00320D31"/>
    <w:rsid w:val="00320F47"/>
    <w:rsid w:val="003210B6"/>
    <w:rsid w:val="00321958"/>
    <w:rsid w:val="00323E1D"/>
    <w:rsid w:val="0032597E"/>
    <w:rsid w:val="003263AE"/>
    <w:rsid w:val="00327555"/>
    <w:rsid w:val="00327CD4"/>
    <w:rsid w:val="00331AC6"/>
    <w:rsid w:val="003327E5"/>
    <w:rsid w:val="00332881"/>
    <w:rsid w:val="003328E5"/>
    <w:rsid w:val="003329C9"/>
    <w:rsid w:val="00332C67"/>
    <w:rsid w:val="00334049"/>
    <w:rsid w:val="0033476F"/>
    <w:rsid w:val="00335E0D"/>
    <w:rsid w:val="00340FCA"/>
    <w:rsid w:val="003415A1"/>
    <w:rsid w:val="00342BF8"/>
    <w:rsid w:val="00342E50"/>
    <w:rsid w:val="00343835"/>
    <w:rsid w:val="00344503"/>
    <w:rsid w:val="00344731"/>
    <w:rsid w:val="00345052"/>
    <w:rsid w:val="0034774B"/>
    <w:rsid w:val="003477B2"/>
    <w:rsid w:val="00347E69"/>
    <w:rsid w:val="00350A17"/>
    <w:rsid w:val="00350CDE"/>
    <w:rsid w:val="0035102F"/>
    <w:rsid w:val="00352353"/>
    <w:rsid w:val="0035236E"/>
    <w:rsid w:val="003555F5"/>
    <w:rsid w:val="003556A3"/>
    <w:rsid w:val="00355D39"/>
    <w:rsid w:val="003561D3"/>
    <w:rsid w:val="003563E0"/>
    <w:rsid w:val="00356564"/>
    <w:rsid w:val="00356649"/>
    <w:rsid w:val="003604F7"/>
    <w:rsid w:val="00361284"/>
    <w:rsid w:val="003612C6"/>
    <w:rsid w:val="00361FDD"/>
    <w:rsid w:val="00362135"/>
    <w:rsid w:val="003621EB"/>
    <w:rsid w:val="0036228C"/>
    <w:rsid w:val="003627C8"/>
    <w:rsid w:val="00362B3E"/>
    <w:rsid w:val="003639F7"/>
    <w:rsid w:val="00364469"/>
    <w:rsid w:val="003649CB"/>
    <w:rsid w:val="00364B61"/>
    <w:rsid w:val="0036528C"/>
    <w:rsid w:val="00365D73"/>
    <w:rsid w:val="0036677D"/>
    <w:rsid w:val="00366EBB"/>
    <w:rsid w:val="0036745F"/>
    <w:rsid w:val="003705CF"/>
    <w:rsid w:val="003712EF"/>
    <w:rsid w:val="00371A5E"/>
    <w:rsid w:val="00371A6F"/>
    <w:rsid w:val="0037218E"/>
    <w:rsid w:val="00372338"/>
    <w:rsid w:val="00372E8C"/>
    <w:rsid w:val="0037394C"/>
    <w:rsid w:val="003740F8"/>
    <w:rsid w:val="00374666"/>
    <w:rsid w:val="00374C4D"/>
    <w:rsid w:val="00374D95"/>
    <w:rsid w:val="00374F28"/>
    <w:rsid w:val="003753F8"/>
    <w:rsid w:val="003805C4"/>
    <w:rsid w:val="003815AE"/>
    <w:rsid w:val="00381B0D"/>
    <w:rsid w:val="0038267F"/>
    <w:rsid w:val="00382765"/>
    <w:rsid w:val="00382F2F"/>
    <w:rsid w:val="00383AE6"/>
    <w:rsid w:val="00383C0A"/>
    <w:rsid w:val="00385A65"/>
    <w:rsid w:val="00385D25"/>
    <w:rsid w:val="00386113"/>
    <w:rsid w:val="003865CA"/>
    <w:rsid w:val="00386892"/>
    <w:rsid w:val="00386998"/>
    <w:rsid w:val="00387AAD"/>
    <w:rsid w:val="00390ABC"/>
    <w:rsid w:val="00391526"/>
    <w:rsid w:val="0039292A"/>
    <w:rsid w:val="00392E8C"/>
    <w:rsid w:val="0039389E"/>
    <w:rsid w:val="00393A7F"/>
    <w:rsid w:val="00394717"/>
    <w:rsid w:val="0039683A"/>
    <w:rsid w:val="00396BC3"/>
    <w:rsid w:val="00396DE6"/>
    <w:rsid w:val="00397282"/>
    <w:rsid w:val="00397845"/>
    <w:rsid w:val="003A0CAA"/>
    <w:rsid w:val="003A0DE4"/>
    <w:rsid w:val="003A13C6"/>
    <w:rsid w:val="003A2C6A"/>
    <w:rsid w:val="003A63A9"/>
    <w:rsid w:val="003A6573"/>
    <w:rsid w:val="003A69F7"/>
    <w:rsid w:val="003A7626"/>
    <w:rsid w:val="003A7D18"/>
    <w:rsid w:val="003A7E7A"/>
    <w:rsid w:val="003B024F"/>
    <w:rsid w:val="003B151B"/>
    <w:rsid w:val="003B2400"/>
    <w:rsid w:val="003B3BB3"/>
    <w:rsid w:val="003B5D01"/>
    <w:rsid w:val="003B5D0A"/>
    <w:rsid w:val="003B60E5"/>
    <w:rsid w:val="003B6620"/>
    <w:rsid w:val="003B7618"/>
    <w:rsid w:val="003C05B9"/>
    <w:rsid w:val="003C0A0D"/>
    <w:rsid w:val="003C167C"/>
    <w:rsid w:val="003C2153"/>
    <w:rsid w:val="003C2B55"/>
    <w:rsid w:val="003C337E"/>
    <w:rsid w:val="003C35D2"/>
    <w:rsid w:val="003C378F"/>
    <w:rsid w:val="003C39B6"/>
    <w:rsid w:val="003C4437"/>
    <w:rsid w:val="003C45B2"/>
    <w:rsid w:val="003C4CC6"/>
    <w:rsid w:val="003C525A"/>
    <w:rsid w:val="003C5A57"/>
    <w:rsid w:val="003C61DA"/>
    <w:rsid w:val="003C6756"/>
    <w:rsid w:val="003C70A5"/>
    <w:rsid w:val="003C75F9"/>
    <w:rsid w:val="003C7E5B"/>
    <w:rsid w:val="003D02C2"/>
    <w:rsid w:val="003D0FE3"/>
    <w:rsid w:val="003D3015"/>
    <w:rsid w:val="003D4203"/>
    <w:rsid w:val="003D50BB"/>
    <w:rsid w:val="003D51D8"/>
    <w:rsid w:val="003D5F4E"/>
    <w:rsid w:val="003D7339"/>
    <w:rsid w:val="003D7600"/>
    <w:rsid w:val="003D7897"/>
    <w:rsid w:val="003D7CF6"/>
    <w:rsid w:val="003D7CFF"/>
    <w:rsid w:val="003E03BB"/>
    <w:rsid w:val="003E0D47"/>
    <w:rsid w:val="003E0DEA"/>
    <w:rsid w:val="003E1180"/>
    <w:rsid w:val="003E1989"/>
    <w:rsid w:val="003E2070"/>
    <w:rsid w:val="003E224F"/>
    <w:rsid w:val="003E2592"/>
    <w:rsid w:val="003E29BD"/>
    <w:rsid w:val="003E4B85"/>
    <w:rsid w:val="003E5BFB"/>
    <w:rsid w:val="003E5E80"/>
    <w:rsid w:val="003E69DA"/>
    <w:rsid w:val="003F00CD"/>
    <w:rsid w:val="003F0778"/>
    <w:rsid w:val="003F09C8"/>
    <w:rsid w:val="003F137B"/>
    <w:rsid w:val="003F1FD8"/>
    <w:rsid w:val="003F2891"/>
    <w:rsid w:val="003F3DC3"/>
    <w:rsid w:val="003F460D"/>
    <w:rsid w:val="003F4748"/>
    <w:rsid w:val="003F527F"/>
    <w:rsid w:val="003F5F4E"/>
    <w:rsid w:val="003F67AC"/>
    <w:rsid w:val="003F7141"/>
    <w:rsid w:val="003F79FB"/>
    <w:rsid w:val="003F7C13"/>
    <w:rsid w:val="003F7DF5"/>
    <w:rsid w:val="003F7F65"/>
    <w:rsid w:val="004026F5"/>
    <w:rsid w:val="0040297D"/>
    <w:rsid w:val="004039F9"/>
    <w:rsid w:val="00403CFB"/>
    <w:rsid w:val="004047E2"/>
    <w:rsid w:val="00404CE4"/>
    <w:rsid w:val="00405DC6"/>
    <w:rsid w:val="00405EB1"/>
    <w:rsid w:val="00406C4F"/>
    <w:rsid w:val="00407698"/>
    <w:rsid w:val="00407FDB"/>
    <w:rsid w:val="00410A50"/>
    <w:rsid w:val="00411D08"/>
    <w:rsid w:val="00412136"/>
    <w:rsid w:val="00412147"/>
    <w:rsid w:val="00412369"/>
    <w:rsid w:val="00413237"/>
    <w:rsid w:val="00414047"/>
    <w:rsid w:val="0041407B"/>
    <w:rsid w:val="004140C8"/>
    <w:rsid w:val="00414C5B"/>
    <w:rsid w:val="00414C8E"/>
    <w:rsid w:val="0041605B"/>
    <w:rsid w:val="00416EA0"/>
    <w:rsid w:val="0041779E"/>
    <w:rsid w:val="00417CAD"/>
    <w:rsid w:val="00420FCF"/>
    <w:rsid w:val="0042207B"/>
    <w:rsid w:val="004235E8"/>
    <w:rsid w:val="00424028"/>
    <w:rsid w:val="00424E20"/>
    <w:rsid w:val="0042679C"/>
    <w:rsid w:val="00426929"/>
    <w:rsid w:val="00426C1D"/>
    <w:rsid w:val="00427304"/>
    <w:rsid w:val="00427E99"/>
    <w:rsid w:val="004303A6"/>
    <w:rsid w:val="004304BB"/>
    <w:rsid w:val="00430FA4"/>
    <w:rsid w:val="004316DE"/>
    <w:rsid w:val="0043176A"/>
    <w:rsid w:val="00431B4A"/>
    <w:rsid w:val="00432F14"/>
    <w:rsid w:val="004332BF"/>
    <w:rsid w:val="00433E87"/>
    <w:rsid w:val="0043444C"/>
    <w:rsid w:val="004344C5"/>
    <w:rsid w:val="00435712"/>
    <w:rsid w:val="0043648E"/>
    <w:rsid w:val="00437048"/>
    <w:rsid w:val="00437334"/>
    <w:rsid w:val="00437622"/>
    <w:rsid w:val="004376F4"/>
    <w:rsid w:val="004377E9"/>
    <w:rsid w:val="0043795D"/>
    <w:rsid w:val="0044009F"/>
    <w:rsid w:val="00440D70"/>
    <w:rsid w:val="00440F4C"/>
    <w:rsid w:val="00441BD5"/>
    <w:rsid w:val="00442083"/>
    <w:rsid w:val="00442D33"/>
    <w:rsid w:val="004430BC"/>
    <w:rsid w:val="00443CDF"/>
    <w:rsid w:val="00444F63"/>
    <w:rsid w:val="00445309"/>
    <w:rsid w:val="00445978"/>
    <w:rsid w:val="00445AF6"/>
    <w:rsid w:val="004477BB"/>
    <w:rsid w:val="00447A0A"/>
    <w:rsid w:val="0045299E"/>
    <w:rsid w:val="00453391"/>
    <w:rsid w:val="00454448"/>
    <w:rsid w:val="0045451D"/>
    <w:rsid w:val="004546AF"/>
    <w:rsid w:val="00454742"/>
    <w:rsid w:val="0045542D"/>
    <w:rsid w:val="00455952"/>
    <w:rsid w:val="00456FDA"/>
    <w:rsid w:val="00456FF1"/>
    <w:rsid w:val="00460153"/>
    <w:rsid w:val="00460777"/>
    <w:rsid w:val="00460836"/>
    <w:rsid w:val="0046094A"/>
    <w:rsid w:val="004609D2"/>
    <w:rsid w:val="00462758"/>
    <w:rsid w:val="004649D9"/>
    <w:rsid w:val="00464A09"/>
    <w:rsid w:val="00464D6D"/>
    <w:rsid w:val="004650D6"/>
    <w:rsid w:val="004656ED"/>
    <w:rsid w:val="00465D7C"/>
    <w:rsid w:val="0046620D"/>
    <w:rsid w:val="00466446"/>
    <w:rsid w:val="00466E91"/>
    <w:rsid w:val="004672C6"/>
    <w:rsid w:val="00467A73"/>
    <w:rsid w:val="00467B9C"/>
    <w:rsid w:val="00467EE1"/>
    <w:rsid w:val="00470210"/>
    <w:rsid w:val="00470CB2"/>
    <w:rsid w:val="004710EF"/>
    <w:rsid w:val="004722E6"/>
    <w:rsid w:val="00473FE5"/>
    <w:rsid w:val="004742E9"/>
    <w:rsid w:val="004758A7"/>
    <w:rsid w:val="00475D8C"/>
    <w:rsid w:val="004763BE"/>
    <w:rsid w:val="004765D2"/>
    <w:rsid w:val="004767E0"/>
    <w:rsid w:val="00477A8B"/>
    <w:rsid w:val="0048039A"/>
    <w:rsid w:val="00480567"/>
    <w:rsid w:val="00480605"/>
    <w:rsid w:val="004808CD"/>
    <w:rsid w:val="00480D86"/>
    <w:rsid w:val="00481685"/>
    <w:rsid w:val="00482866"/>
    <w:rsid w:val="00482942"/>
    <w:rsid w:val="00482BC4"/>
    <w:rsid w:val="004830CA"/>
    <w:rsid w:val="00483249"/>
    <w:rsid w:val="004837B3"/>
    <w:rsid w:val="00483B96"/>
    <w:rsid w:val="00484507"/>
    <w:rsid w:val="004848EB"/>
    <w:rsid w:val="0049084D"/>
    <w:rsid w:val="00491A1A"/>
    <w:rsid w:val="00494ABD"/>
    <w:rsid w:val="004952FB"/>
    <w:rsid w:val="00495D32"/>
    <w:rsid w:val="0049612A"/>
    <w:rsid w:val="004964A9"/>
    <w:rsid w:val="0049660C"/>
    <w:rsid w:val="00496C05"/>
    <w:rsid w:val="00496C29"/>
    <w:rsid w:val="004A07E1"/>
    <w:rsid w:val="004A1889"/>
    <w:rsid w:val="004A2EE6"/>
    <w:rsid w:val="004A4370"/>
    <w:rsid w:val="004A457F"/>
    <w:rsid w:val="004A45C1"/>
    <w:rsid w:val="004A46A8"/>
    <w:rsid w:val="004A4A91"/>
    <w:rsid w:val="004A5221"/>
    <w:rsid w:val="004A5986"/>
    <w:rsid w:val="004A5F3C"/>
    <w:rsid w:val="004A669E"/>
    <w:rsid w:val="004A6DEE"/>
    <w:rsid w:val="004A767D"/>
    <w:rsid w:val="004A77DD"/>
    <w:rsid w:val="004A7F73"/>
    <w:rsid w:val="004B0A24"/>
    <w:rsid w:val="004B2CE6"/>
    <w:rsid w:val="004B3726"/>
    <w:rsid w:val="004B3DA8"/>
    <w:rsid w:val="004B54A3"/>
    <w:rsid w:val="004B60C3"/>
    <w:rsid w:val="004B6678"/>
    <w:rsid w:val="004B7C10"/>
    <w:rsid w:val="004B7EED"/>
    <w:rsid w:val="004C0800"/>
    <w:rsid w:val="004C1F02"/>
    <w:rsid w:val="004C324B"/>
    <w:rsid w:val="004C33A3"/>
    <w:rsid w:val="004C37BA"/>
    <w:rsid w:val="004C43B7"/>
    <w:rsid w:val="004C49AD"/>
    <w:rsid w:val="004C5480"/>
    <w:rsid w:val="004C5A0D"/>
    <w:rsid w:val="004C6316"/>
    <w:rsid w:val="004C6BF0"/>
    <w:rsid w:val="004C6C25"/>
    <w:rsid w:val="004C72F1"/>
    <w:rsid w:val="004C7761"/>
    <w:rsid w:val="004C7E9F"/>
    <w:rsid w:val="004D0450"/>
    <w:rsid w:val="004D06BF"/>
    <w:rsid w:val="004D07D1"/>
    <w:rsid w:val="004D16B3"/>
    <w:rsid w:val="004D1EF3"/>
    <w:rsid w:val="004D2F69"/>
    <w:rsid w:val="004D3B64"/>
    <w:rsid w:val="004D3D50"/>
    <w:rsid w:val="004D40D4"/>
    <w:rsid w:val="004D4520"/>
    <w:rsid w:val="004D48EC"/>
    <w:rsid w:val="004D54E1"/>
    <w:rsid w:val="004D6B42"/>
    <w:rsid w:val="004D6BEB"/>
    <w:rsid w:val="004D718A"/>
    <w:rsid w:val="004D77DD"/>
    <w:rsid w:val="004E10BD"/>
    <w:rsid w:val="004E1919"/>
    <w:rsid w:val="004E1E44"/>
    <w:rsid w:val="004E20A8"/>
    <w:rsid w:val="004E32AE"/>
    <w:rsid w:val="004E36F7"/>
    <w:rsid w:val="004E3DCD"/>
    <w:rsid w:val="004E484A"/>
    <w:rsid w:val="004E5989"/>
    <w:rsid w:val="004E5B90"/>
    <w:rsid w:val="004E7289"/>
    <w:rsid w:val="004E72E8"/>
    <w:rsid w:val="004E77B5"/>
    <w:rsid w:val="004F04E7"/>
    <w:rsid w:val="004F0B3F"/>
    <w:rsid w:val="004F0B69"/>
    <w:rsid w:val="004F18D3"/>
    <w:rsid w:val="004F2851"/>
    <w:rsid w:val="004F29B8"/>
    <w:rsid w:val="004F3179"/>
    <w:rsid w:val="004F3546"/>
    <w:rsid w:val="004F4621"/>
    <w:rsid w:val="004F4644"/>
    <w:rsid w:val="004F536A"/>
    <w:rsid w:val="004F7313"/>
    <w:rsid w:val="004F7ECE"/>
    <w:rsid w:val="0050035F"/>
    <w:rsid w:val="00500AF3"/>
    <w:rsid w:val="00500E4B"/>
    <w:rsid w:val="00501847"/>
    <w:rsid w:val="00501D20"/>
    <w:rsid w:val="0050250E"/>
    <w:rsid w:val="00502621"/>
    <w:rsid w:val="00503087"/>
    <w:rsid w:val="00506BAF"/>
    <w:rsid w:val="005074B1"/>
    <w:rsid w:val="00510EBC"/>
    <w:rsid w:val="00511540"/>
    <w:rsid w:val="005127BC"/>
    <w:rsid w:val="00512845"/>
    <w:rsid w:val="00513762"/>
    <w:rsid w:val="005138E5"/>
    <w:rsid w:val="00513BC6"/>
    <w:rsid w:val="00513D8D"/>
    <w:rsid w:val="00513FEE"/>
    <w:rsid w:val="005147F4"/>
    <w:rsid w:val="00514907"/>
    <w:rsid w:val="00514956"/>
    <w:rsid w:val="005151B6"/>
    <w:rsid w:val="00515325"/>
    <w:rsid w:val="0051549B"/>
    <w:rsid w:val="005159E7"/>
    <w:rsid w:val="00515AA5"/>
    <w:rsid w:val="005167D3"/>
    <w:rsid w:val="00516B5B"/>
    <w:rsid w:val="005170AE"/>
    <w:rsid w:val="00517449"/>
    <w:rsid w:val="00517A8B"/>
    <w:rsid w:val="00521EA3"/>
    <w:rsid w:val="00521F12"/>
    <w:rsid w:val="00521F4C"/>
    <w:rsid w:val="005228B1"/>
    <w:rsid w:val="00523655"/>
    <w:rsid w:val="00523E1E"/>
    <w:rsid w:val="0052431D"/>
    <w:rsid w:val="005255E8"/>
    <w:rsid w:val="00525751"/>
    <w:rsid w:val="0052582E"/>
    <w:rsid w:val="00525B3B"/>
    <w:rsid w:val="0052664D"/>
    <w:rsid w:val="0052713B"/>
    <w:rsid w:val="005272E0"/>
    <w:rsid w:val="00531777"/>
    <w:rsid w:val="00531B50"/>
    <w:rsid w:val="00532EC6"/>
    <w:rsid w:val="005336F1"/>
    <w:rsid w:val="00536AB4"/>
    <w:rsid w:val="0053755A"/>
    <w:rsid w:val="005428DF"/>
    <w:rsid w:val="00542C47"/>
    <w:rsid w:val="00543856"/>
    <w:rsid w:val="00543B6F"/>
    <w:rsid w:val="00543CB2"/>
    <w:rsid w:val="00543CF9"/>
    <w:rsid w:val="005440B6"/>
    <w:rsid w:val="0054488D"/>
    <w:rsid w:val="005450C0"/>
    <w:rsid w:val="00545CBF"/>
    <w:rsid w:val="00546912"/>
    <w:rsid w:val="00547019"/>
    <w:rsid w:val="0054701E"/>
    <w:rsid w:val="00550BC0"/>
    <w:rsid w:val="00550D3D"/>
    <w:rsid w:val="00551F71"/>
    <w:rsid w:val="005526EE"/>
    <w:rsid w:val="00554843"/>
    <w:rsid w:val="005549EA"/>
    <w:rsid w:val="00555E88"/>
    <w:rsid w:val="005568B2"/>
    <w:rsid w:val="005568E4"/>
    <w:rsid w:val="00556909"/>
    <w:rsid w:val="00560985"/>
    <w:rsid w:val="00561EB0"/>
    <w:rsid w:val="00562D8F"/>
    <w:rsid w:val="00563DB5"/>
    <w:rsid w:val="005646BC"/>
    <w:rsid w:val="00564F30"/>
    <w:rsid w:val="00565119"/>
    <w:rsid w:val="00565F06"/>
    <w:rsid w:val="0056653C"/>
    <w:rsid w:val="0056657D"/>
    <w:rsid w:val="00570A9E"/>
    <w:rsid w:val="00572F08"/>
    <w:rsid w:val="00573012"/>
    <w:rsid w:val="00573123"/>
    <w:rsid w:val="00573C5A"/>
    <w:rsid w:val="00573F8A"/>
    <w:rsid w:val="005741B3"/>
    <w:rsid w:val="0057438C"/>
    <w:rsid w:val="0057508A"/>
    <w:rsid w:val="00575277"/>
    <w:rsid w:val="00576A83"/>
    <w:rsid w:val="005772AC"/>
    <w:rsid w:val="00577ED9"/>
    <w:rsid w:val="0058091D"/>
    <w:rsid w:val="00580C96"/>
    <w:rsid w:val="005817A5"/>
    <w:rsid w:val="00581881"/>
    <w:rsid w:val="00582606"/>
    <w:rsid w:val="00583894"/>
    <w:rsid w:val="00583A69"/>
    <w:rsid w:val="005842D9"/>
    <w:rsid w:val="00584A4B"/>
    <w:rsid w:val="00584F3C"/>
    <w:rsid w:val="005855B4"/>
    <w:rsid w:val="00585D6D"/>
    <w:rsid w:val="005864F7"/>
    <w:rsid w:val="00586842"/>
    <w:rsid w:val="00586B96"/>
    <w:rsid w:val="00590206"/>
    <w:rsid w:val="00592302"/>
    <w:rsid w:val="0059378D"/>
    <w:rsid w:val="0059450D"/>
    <w:rsid w:val="005947B5"/>
    <w:rsid w:val="00594BDE"/>
    <w:rsid w:val="00595CF4"/>
    <w:rsid w:val="00596097"/>
    <w:rsid w:val="00597671"/>
    <w:rsid w:val="005A100B"/>
    <w:rsid w:val="005A1375"/>
    <w:rsid w:val="005A1C57"/>
    <w:rsid w:val="005A2321"/>
    <w:rsid w:val="005A369B"/>
    <w:rsid w:val="005A49FD"/>
    <w:rsid w:val="005A61AB"/>
    <w:rsid w:val="005A6286"/>
    <w:rsid w:val="005B01FB"/>
    <w:rsid w:val="005B0C73"/>
    <w:rsid w:val="005B1A34"/>
    <w:rsid w:val="005B1B2A"/>
    <w:rsid w:val="005B234F"/>
    <w:rsid w:val="005B2A8B"/>
    <w:rsid w:val="005B2B70"/>
    <w:rsid w:val="005B38C5"/>
    <w:rsid w:val="005B3D7D"/>
    <w:rsid w:val="005B4164"/>
    <w:rsid w:val="005B454C"/>
    <w:rsid w:val="005B50BD"/>
    <w:rsid w:val="005B5DA0"/>
    <w:rsid w:val="005B6212"/>
    <w:rsid w:val="005B75F2"/>
    <w:rsid w:val="005B7B14"/>
    <w:rsid w:val="005C0112"/>
    <w:rsid w:val="005C0224"/>
    <w:rsid w:val="005C02AC"/>
    <w:rsid w:val="005C15C1"/>
    <w:rsid w:val="005C19A7"/>
    <w:rsid w:val="005C24AF"/>
    <w:rsid w:val="005C31D4"/>
    <w:rsid w:val="005C3F5F"/>
    <w:rsid w:val="005C40C7"/>
    <w:rsid w:val="005D2CA9"/>
    <w:rsid w:val="005D2DD9"/>
    <w:rsid w:val="005D571F"/>
    <w:rsid w:val="005D598E"/>
    <w:rsid w:val="005D5D3A"/>
    <w:rsid w:val="005D617A"/>
    <w:rsid w:val="005D6337"/>
    <w:rsid w:val="005D656F"/>
    <w:rsid w:val="005D66A4"/>
    <w:rsid w:val="005D6953"/>
    <w:rsid w:val="005E0046"/>
    <w:rsid w:val="005E111C"/>
    <w:rsid w:val="005E2176"/>
    <w:rsid w:val="005E2318"/>
    <w:rsid w:val="005E2B36"/>
    <w:rsid w:val="005E2BE1"/>
    <w:rsid w:val="005E31B3"/>
    <w:rsid w:val="005E32AC"/>
    <w:rsid w:val="005E4086"/>
    <w:rsid w:val="005E4340"/>
    <w:rsid w:val="005E52F7"/>
    <w:rsid w:val="005E54C5"/>
    <w:rsid w:val="005E6AD4"/>
    <w:rsid w:val="005E70A1"/>
    <w:rsid w:val="005F0B6D"/>
    <w:rsid w:val="005F0EAF"/>
    <w:rsid w:val="005F13E5"/>
    <w:rsid w:val="005F1976"/>
    <w:rsid w:val="005F1F65"/>
    <w:rsid w:val="005F3690"/>
    <w:rsid w:val="005F3FAB"/>
    <w:rsid w:val="005F48F2"/>
    <w:rsid w:val="005F4C13"/>
    <w:rsid w:val="005F5CB9"/>
    <w:rsid w:val="005F5F01"/>
    <w:rsid w:val="005F6109"/>
    <w:rsid w:val="005F68DA"/>
    <w:rsid w:val="005F7212"/>
    <w:rsid w:val="005F7D56"/>
    <w:rsid w:val="00600878"/>
    <w:rsid w:val="00600D8F"/>
    <w:rsid w:val="0060234F"/>
    <w:rsid w:val="006039DF"/>
    <w:rsid w:val="006048D0"/>
    <w:rsid w:val="0060552E"/>
    <w:rsid w:val="006077E9"/>
    <w:rsid w:val="006078F0"/>
    <w:rsid w:val="00607B9A"/>
    <w:rsid w:val="00610680"/>
    <w:rsid w:val="00610860"/>
    <w:rsid w:val="00610AE0"/>
    <w:rsid w:val="00611B13"/>
    <w:rsid w:val="00612EF2"/>
    <w:rsid w:val="0061310A"/>
    <w:rsid w:val="00613181"/>
    <w:rsid w:val="006147A5"/>
    <w:rsid w:val="00615568"/>
    <w:rsid w:val="00615A7B"/>
    <w:rsid w:val="00615C0A"/>
    <w:rsid w:val="00615F04"/>
    <w:rsid w:val="0061729C"/>
    <w:rsid w:val="00617821"/>
    <w:rsid w:val="006204BF"/>
    <w:rsid w:val="00620CDE"/>
    <w:rsid w:val="00621797"/>
    <w:rsid w:val="00622772"/>
    <w:rsid w:val="00622FA5"/>
    <w:rsid w:val="006230C9"/>
    <w:rsid w:val="006233F1"/>
    <w:rsid w:val="006237AC"/>
    <w:rsid w:val="00624548"/>
    <w:rsid w:val="00624A31"/>
    <w:rsid w:val="00624F5F"/>
    <w:rsid w:val="00630309"/>
    <w:rsid w:val="0063058B"/>
    <w:rsid w:val="00631A3F"/>
    <w:rsid w:val="00631E28"/>
    <w:rsid w:val="00632729"/>
    <w:rsid w:val="006345FD"/>
    <w:rsid w:val="00634688"/>
    <w:rsid w:val="0063478C"/>
    <w:rsid w:val="006360EF"/>
    <w:rsid w:val="00636293"/>
    <w:rsid w:val="0064127A"/>
    <w:rsid w:val="00641991"/>
    <w:rsid w:val="00643AD0"/>
    <w:rsid w:val="00643D56"/>
    <w:rsid w:val="00643E5A"/>
    <w:rsid w:val="00643EC5"/>
    <w:rsid w:val="006440DD"/>
    <w:rsid w:val="00644B44"/>
    <w:rsid w:val="00644E9C"/>
    <w:rsid w:val="006453BB"/>
    <w:rsid w:val="0064785A"/>
    <w:rsid w:val="00647C07"/>
    <w:rsid w:val="006508B3"/>
    <w:rsid w:val="00651180"/>
    <w:rsid w:val="00651F5B"/>
    <w:rsid w:val="006546E7"/>
    <w:rsid w:val="00655C84"/>
    <w:rsid w:val="00656AE8"/>
    <w:rsid w:val="00656EEF"/>
    <w:rsid w:val="00657F69"/>
    <w:rsid w:val="00660B0A"/>
    <w:rsid w:val="006629E2"/>
    <w:rsid w:val="00662C7E"/>
    <w:rsid w:val="00663170"/>
    <w:rsid w:val="00663370"/>
    <w:rsid w:val="00663A7A"/>
    <w:rsid w:val="006641F1"/>
    <w:rsid w:val="0066502D"/>
    <w:rsid w:val="0066566E"/>
    <w:rsid w:val="00665E4F"/>
    <w:rsid w:val="006670E7"/>
    <w:rsid w:val="006672DF"/>
    <w:rsid w:val="00667EB2"/>
    <w:rsid w:val="00670147"/>
    <w:rsid w:val="006701F7"/>
    <w:rsid w:val="00670BCE"/>
    <w:rsid w:val="00671757"/>
    <w:rsid w:val="00672EF3"/>
    <w:rsid w:val="00673341"/>
    <w:rsid w:val="00673952"/>
    <w:rsid w:val="006740B8"/>
    <w:rsid w:val="00674644"/>
    <w:rsid w:val="006747EE"/>
    <w:rsid w:val="006761FF"/>
    <w:rsid w:val="006767D7"/>
    <w:rsid w:val="00676F10"/>
    <w:rsid w:val="00680524"/>
    <w:rsid w:val="00680539"/>
    <w:rsid w:val="00680813"/>
    <w:rsid w:val="00680D3E"/>
    <w:rsid w:val="006826D6"/>
    <w:rsid w:val="00682BB2"/>
    <w:rsid w:val="0068341E"/>
    <w:rsid w:val="00683895"/>
    <w:rsid w:val="00683ECC"/>
    <w:rsid w:val="00684DA3"/>
    <w:rsid w:val="006866E1"/>
    <w:rsid w:val="00687F7E"/>
    <w:rsid w:val="0069048C"/>
    <w:rsid w:val="006906A0"/>
    <w:rsid w:val="00690B71"/>
    <w:rsid w:val="00690D1C"/>
    <w:rsid w:val="00691443"/>
    <w:rsid w:val="006921EE"/>
    <w:rsid w:val="00692478"/>
    <w:rsid w:val="0069263C"/>
    <w:rsid w:val="00692B34"/>
    <w:rsid w:val="006934F8"/>
    <w:rsid w:val="00693BEA"/>
    <w:rsid w:val="00693E60"/>
    <w:rsid w:val="00694A22"/>
    <w:rsid w:val="00694F2F"/>
    <w:rsid w:val="00695A9E"/>
    <w:rsid w:val="00697248"/>
    <w:rsid w:val="006974F7"/>
    <w:rsid w:val="00697E08"/>
    <w:rsid w:val="006A007F"/>
    <w:rsid w:val="006A0484"/>
    <w:rsid w:val="006A0E42"/>
    <w:rsid w:val="006A16BD"/>
    <w:rsid w:val="006A2643"/>
    <w:rsid w:val="006A2835"/>
    <w:rsid w:val="006A3F6F"/>
    <w:rsid w:val="006A44BB"/>
    <w:rsid w:val="006A4A4F"/>
    <w:rsid w:val="006A4BA7"/>
    <w:rsid w:val="006A5B5C"/>
    <w:rsid w:val="006A5D9D"/>
    <w:rsid w:val="006A6717"/>
    <w:rsid w:val="006B0364"/>
    <w:rsid w:val="006B04BE"/>
    <w:rsid w:val="006B2B5E"/>
    <w:rsid w:val="006B2CAE"/>
    <w:rsid w:val="006B2DDA"/>
    <w:rsid w:val="006B37DB"/>
    <w:rsid w:val="006B3BD9"/>
    <w:rsid w:val="006B408B"/>
    <w:rsid w:val="006B44DD"/>
    <w:rsid w:val="006B4B91"/>
    <w:rsid w:val="006B6630"/>
    <w:rsid w:val="006B70CC"/>
    <w:rsid w:val="006B72DC"/>
    <w:rsid w:val="006C0101"/>
    <w:rsid w:val="006C1832"/>
    <w:rsid w:val="006C27A8"/>
    <w:rsid w:val="006C31BC"/>
    <w:rsid w:val="006C36CE"/>
    <w:rsid w:val="006C3DE4"/>
    <w:rsid w:val="006C5C8B"/>
    <w:rsid w:val="006C6D7C"/>
    <w:rsid w:val="006D130C"/>
    <w:rsid w:val="006D1367"/>
    <w:rsid w:val="006D1457"/>
    <w:rsid w:val="006D3742"/>
    <w:rsid w:val="006D37F3"/>
    <w:rsid w:val="006D3BD1"/>
    <w:rsid w:val="006D6527"/>
    <w:rsid w:val="006D66E6"/>
    <w:rsid w:val="006D6C22"/>
    <w:rsid w:val="006D708A"/>
    <w:rsid w:val="006D71BB"/>
    <w:rsid w:val="006D7465"/>
    <w:rsid w:val="006D75D1"/>
    <w:rsid w:val="006E002D"/>
    <w:rsid w:val="006E0F8F"/>
    <w:rsid w:val="006E199C"/>
    <w:rsid w:val="006E24FE"/>
    <w:rsid w:val="006E2E78"/>
    <w:rsid w:val="006E41B3"/>
    <w:rsid w:val="006E4522"/>
    <w:rsid w:val="006E59F6"/>
    <w:rsid w:val="006F0151"/>
    <w:rsid w:val="006F04FF"/>
    <w:rsid w:val="006F2EAA"/>
    <w:rsid w:val="006F469F"/>
    <w:rsid w:val="006F5408"/>
    <w:rsid w:val="006F60FF"/>
    <w:rsid w:val="006F62EC"/>
    <w:rsid w:val="006F6531"/>
    <w:rsid w:val="006F77AA"/>
    <w:rsid w:val="007003E5"/>
    <w:rsid w:val="007007AA"/>
    <w:rsid w:val="00700A08"/>
    <w:rsid w:val="00700BFE"/>
    <w:rsid w:val="00701EE8"/>
    <w:rsid w:val="00702904"/>
    <w:rsid w:val="00702911"/>
    <w:rsid w:val="0070319E"/>
    <w:rsid w:val="00703E87"/>
    <w:rsid w:val="007058E0"/>
    <w:rsid w:val="007068FA"/>
    <w:rsid w:val="00706C0C"/>
    <w:rsid w:val="0070704E"/>
    <w:rsid w:val="00707C82"/>
    <w:rsid w:val="00710006"/>
    <w:rsid w:val="00710085"/>
    <w:rsid w:val="00710882"/>
    <w:rsid w:val="00711003"/>
    <w:rsid w:val="00711064"/>
    <w:rsid w:val="007121F1"/>
    <w:rsid w:val="00713FE5"/>
    <w:rsid w:val="0071439A"/>
    <w:rsid w:val="007145CE"/>
    <w:rsid w:val="00715E3B"/>
    <w:rsid w:val="007174CF"/>
    <w:rsid w:val="00717925"/>
    <w:rsid w:val="0072082D"/>
    <w:rsid w:val="00720836"/>
    <w:rsid w:val="00720EA2"/>
    <w:rsid w:val="00720FFB"/>
    <w:rsid w:val="0072100D"/>
    <w:rsid w:val="0072229F"/>
    <w:rsid w:val="00722DB0"/>
    <w:rsid w:val="00723602"/>
    <w:rsid w:val="007238B7"/>
    <w:rsid w:val="007246A2"/>
    <w:rsid w:val="00725085"/>
    <w:rsid w:val="007256CE"/>
    <w:rsid w:val="007257C0"/>
    <w:rsid w:val="007308C3"/>
    <w:rsid w:val="00730BB0"/>
    <w:rsid w:val="007318F7"/>
    <w:rsid w:val="0073213D"/>
    <w:rsid w:val="00734D5A"/>
    <w:rsid w:val="0073575C"/>
    <w:rsid w:val="007357C3"/>
    <w:rsid w:val="00736802"/>
    <w:rsid w:val="0073711C"/>
    <w:rsid w:val="0073771B"/>
    <w:rsid w:val="00741B34"/>
    <w:rsid w:val="00741B3E"/>
    <w:rsid w:val="00742481"/>
    <w:rsid w:val="0074270A"/>
    <w:rsid w:val="007427C3"/>
    <w:rsid w:val="0074398C"/>
    <w:rsid w:val="007441BF"/>
    <w:rsid w:val="007450FA"/>
    <w:rsid w:val="007472BC"/>
    <w:rsid w:val="00747C90"/>
    <w:rsid w:val="007506B6"/>
    <w:rsid w:val="00750812"/>
    <w:rsid w:val="0075108F"/>
    <w:rsid w:val="007529C8"/>
    <w:rsid w:val="007531C4"/>
    <w:rsid w:val="00753273"/>
    <w:rsid w:val="00755400"/>
    <w:rsid w:val="0075573F"/>
    <w:rsid w:val="00756457"/>
    <w:rsid w:val="00756482"/>
    <w:rsid w:val="00756E05"/>
    <w:rsid w:val="007601D8"/>
    <w:rsid w:val="007602D3"/>
    <w:rsid w:val="00761946"/>
    <w:rsid w:val="007619F8"/>
    <w:rsid w:val="00761DF2"/>
    <w:rsid w:val="00762295"/>
    <w:rsid w:val="00762565"/>
    <w:rsid w:val="007626F1"/>
    <w:rsid w:val="007629D7"/>
    <w:rsid w:val="00763041"/>
    <w:rsid w:val="007639B4"/>
    <w:rsid w:val="00763BF1"/>
    <w:rsid w:val="00765BA4"/>
    <w:rsid w:val="00766072"/>
    <w:rsid w:val="00766F19"/>
    <w:rsid w:val="007679BD"/>
    <w:rsid w:val="00770BA5"/>
    <w:rsid w:val="007710A3"/>
    <w:rsid w:val="00771529"/>
    <w:rsid w:val="007717F5"/>
    <w:rsid w:val="00771835"/>
    <w:rsid w:val="007729B1"/>
    <w:rsid w:val="00772A22"/>
    <w:rsid w:val="00773F12"/>
    <w:rsid w:val="00774201"/>
    <w:rsid w:val="007743A5"/>
    <w:rsid w:val="007744A5"/>
    <w:rsid w:val="007750A5"/>
    <w:rsid w:val="00776295"/>
    <w:rsid w:val="00777325"/>
    <w:rsid w:val="00777449"/>
    <w:rsid w:val="00777C69"/>
    <w:rsid w:val="007801D6"/>
    <w:rsid w:val="00780477"/>
    <w:rsid w:val="00780EE3"/>
    <w:rsid w:val="00781B91"/>
    <w:rsid w:val="007821AA"/>
    <w:rsid w:val="00783ECA"/>
    <w:rsid w:val="0078440D"/>
    <w:rsid w:val="00784BF3"/>
    <w:rsid w:val="007859F9"/>
    <w:rsid w:val="00785A17"/>
    <w:rsid w:val="00786744"/>
    <w:rsid w:val="00786C9B"/>
    <w:rsid w:val="00791AEF"/>
    <w:rsid w:val="00791E7E"/>
    <w:rsid w:val="00791E95"/>
    <w:rsid w:val="0079217B"/>
    <w:rsid w:val="00792734"/>
    <w:rsid w:val="00792EB5"/>
    <w:rsid w:val="007933F2"/>
    <w:rsid w:val="00793858"/>
    <w:rsid w:val="007946AB"/>
    <w:rsid w:val="00795913"/>
    <w:rsid w:val="00795D9E"/>
    <w:rsid w:val="00795E9B"/>
    <w:rsid w:val="0079662D"/>
    <w:rsid w:val="007974D4"/>
    <w:rsid w:val="00797857"/>
    <w:rsid w:val="007A0270"/>
    <w:rsid w:val="007A03D6"/>
    <w:rsid w:val="007A09B2"/>
    <w:rsid w:val="007A0EBC"/>
    <w:rsid w:val="007A10EC"/>
    <w:rsid w:val="007A1570"/>
    <w:rsid w:val="007A1CAE"/>
    <w:rsid w:val="007A2B3E"/>
    <w:rsid w:val="007A2E58"/>
    <w:rsid w:val="007A464E"/>
    <w:rsid w:val="007A47B6"/>
    <w:rsid w:val="007A483E"/>
    <w:rsid w:val="007A5750"/>
    <w:rsid w:val="007A6419"/>
    <w:rsid w:val="007A6A42"/>
    <w:rsid w:val="007A6FD4"/>
    <w:rsid w:val="007A7062"/>
    <w:rsid w:val="007A72C3"/>
    <w:rsid w:val="007A733C"/>
    <w:rsid w:val="007B00FF"/>
    <w:rsid w:val="007B0258"/>
    <w:rsid w:val="007B0362"/>
    <w:rsid w:val="007B15BD"/>
    <w:rsid w:val="007B1A58"/>
    <w:rsid w:val="007B1BEC"/>
    <w:rsid w:val="007B2994"/>
    <w:rsid w:val="007B29E6"/>
    <w:rsid w:val="007B2D32"/>
    <w:rsid w:val="007B2E82"/>
    <w:rsid w:val="007B33B1"/>
    <w:rsid w:val="007B3D5B"/>
    <w:rsid w:val="007B4A53"/>
    <w:rsid w:val="007B56A9"/>
    <w:rsid w:val="007B5E71"/>
    <w:rsid w:val="007B6071"/>
    <w:rsid w:val="007B61AD"/>
    <w:rsid w:val="007B6E8A"/>
    <w:rsid w:val="007B7BFA"/>
    <w:rsid w:val="007B7DCA"/>
    <w:rsid w:val="007C098E"/>
    <w:rsid w:val="007C0EB5"/>
    <w:rsid w:val="007C2022"/>
    <w:rsid w:val="007C3BF1"/>
    <w:rsid w:val="007C42EE"/>
    <w:rsid w:val="007C5F14"/>
    <w:rsid w:val="007C6439"/>
    <w:rsid w:val="007C7645"/>
    <w:rsid w:val="007C7B43"/>
    <w:rsid w:val="007D0144"/>
    <w:rsid w:val="007D17F5"/>
    <w:rsid w:val="007D19E0"/>
    <w:rsid w:val="007D23A2"/>
    <w:rsid w:val="007D37D2"/>
    <w:rsid w:val="007D385B"/>
    <w:rsid w:val="007D3898"/>
    <w:rsid w:val="007D3F5D"/>
    <w:rsid w:val="007D50F6"/>
    <w:rsid w:val="007D559A"/>
    <w:rsid w:val="007D5892"/>
    <w:rsid w:val="007D5952"/>
    <w:rsid w:val="007D596E"/>
    <w:rsid w:val="007D6554"/>
    <w:rsid w:val="007D6A2A"/>
    <w:rsid w:val="007E1469"/>
    <w:rsid w:val="007E18B7"/>
    <w:rsid w:val="007E1B20"/>
    <w:rsid w:val="007E23C1"/>
    <w:rsid w:val="007E28A9"/>
    <w:rsid w:val="007E390C"/>
    <w:rsid w:val="007E3ACB"/>
    <w:rsid w:val="007E3B59"/>
    <w:rsid w:val="007E58AA"/>
    <w:rsid w:val="007E5A5B"/>
    <w:rsid w:val="007E5B97"/>
    <w:rsid w:val="007E60C9"/>
    <w:rsid w:val="007E697E"/>
    <w:rsid w:val="007E7829"/>
    <w:rsid w:val="007E7974"/>
    <w:rsid w:val="007E7E81"/>
    <w:rsid w:val="007F13B1"/>
    <w:rsid w:val="007F1BCF"/>
    <w:rsid w:val="007F1FB8"/>
    <w:rsid w:val="007F1FEB"/>
    <w:rsid w:val="007F2421"/>
    <w:rsid w:val="007F2B24"/>
    <w:rsid w:val="007F3C10"/>
    <w:rsid w:val="007F3E83"/>
    <w:rsid w:val="007F4616"/>
    <w:rsid w:val="007F487E"/>
    <w:rsid w:val="007F4CF1"/>
    <w:rsid w:val="007F5760"/>
    <w:rsid w:val="007F592E"/>
    <w:rsid w:val="00801209"/>
    <w:rsid w:val="00801511"/>
    <w:rsid w:val="00802513"/>
    <w:rsid w:val="00803002"/>
    <w:rsid w:val="0080321A"/>
    <w:rsid w:val="00805813"/>
    <w:rsid w:val="0080697F"/>
    <w:rsid w:val="008071D3"/>
    <w:rsid w:val="008073CC"/>
    <w:rsid w:val="008102C0"/>
    <w:rsid w:val="0081063F"/>
    <w:rsid w:val="0081070F"/>
    <w:rsid w:val="0081147C"/>
    <w:rsid w:val="00812324"/>
    <w:rsid w:val="0081304A"/>
    <w:rsid w:val="00813050"/>
    <w:rsid w:val="0081360B"/>
    <w:rsid w:val="00813956"/>
    <w:rsid w:val="00814D95"/>
    <w:rsid w:val="008157CC"/>
    <w:rsid w:val="00815985"/>
    <w:rsid w:val="00815B57"/>
    <w:rsid w:val="0081640A"/>
    <w:rsid w:val="008165AB"/>
    <w:rsid w:val="00816660"/>
    <w:rsid w:val="00816885"/>
    <w:rsid w:val="0081709E"/>
    <w:rsid w:val="00817921"/>
    <w:rsid w:val="008228C5"/>
    <w:rsid w:val="00824CCD"/>
    <w:rsid w:val="00825000"/>
    <w:rsid w:val="008253D2"/>
    <w:rsid w:val="00826210"/>
    <w:rsid w:val="00826360"/>
    <w:rsid w:val="008267C6"/>
    <w:rsid w:val="00830F98"/>
    <w:rsid w:val="0083100A"/>
    <w:rsid w:val="008311D5"/>
    <w:rsid w:val="008319C0"/>
    <w:rsid w:val="00832623"/>
    <w:rsid w:val="00833C14"/>
    <w:rsid w:val="00834A2F"/>
    <w:rsid w:val="00834F42"/>
    <w:rsid w:val="00835037"/>
    <w:rsid w:val="0083586F"/>
    <w:rsid w:val="008367BF"/>
    <w:rsid w:val="00836DEA"/>
    <w:rsid w:val="00836EA9"/>
    <w:rsid w:val="008374CC"/>
    <w:rsid w:val="008412A8"/>
    <w:rsid w:val="008412EC"/>
    <w:rsid w:val="00841B8B"/>
    <w:rsid w:val="0084324A"/>
    <w:rsid w:val="00844970"/>
    <w:rsid w:val="00844F09"/>
    <w:rsid w:val="008455A7"/>
    <w:rsid w:val="0084586C"/>
    <w:rsid w:val="00846071"/>
    <w:rsid w:val="008463ED"/>
    <w:rsid w:val="0084640E"/>
    <w:rsid w:val="008500F4"/>
    <w:rsid w:val="00850516"/>
    <w:rsid w:val="008509D3"/>
    <w:rsid w:val="00850D62"/>
    <w:rsid w:val="0085102D"/>
    <w:rsid w:val="0085306D"/>
    <w:rsid w:val="00853CA3"/>
    <w:rsid w:val="00855978"/>
    <w:rsid w:val="008559EE"/>
    <w:rsid w:val="008562DB"/>
    <w:rsid w:val="0085695F"/>
    <w:rsid w:val="00856BF3"/>
    <w:rsid w:val="0085787E"/>
    <w:rsid w:val="008579A7"/>
    <w:rsid w:val="00857A10"/>
    <w:rsid w:val="00860044"/>
    <w:rsid w:val="00860218"/>
    <w:rsid w:val="0086099E"/>
    <w:rsid w:val="00861F94"/>
    <w:rsid w:val="00862117"/>
    <w:rsid w:val="00862877"/>
    <w:rsid w:val="008632B6"/>
    <w:rsid w:val="00863574"/>
    <w:rsid w:val="00863B2C"/>
    <w:rsid w:val="00864562"/>
    <w:rsid w:val="00865DAE"/>
    <w:rsid w:val="00865E0B"/>
    <w:rsid w:val="008678DD"/>
    <w:rsid w:val="00867F1A"/>
    <w:rsid w:val="0087010E"/>
    <w:rsid w:val="008703F7"/>
    <w:rsid w:val="00872E4A"/>
    <w:rsid w:val="008748E9"/>
    <w:rsid w:val="008751F0"/>
    <w:rsid w:val="00875FF6"/>
    <w:rsid w:val="00876011"/>
    <w:rsid w:val="00876534"/>
    <w:rsid w:val="008767E5"/>
    <w:rsid w:val="008768FC"/>
    <w:rsid w:val="00881643"/>
    <w:rsid w:val="008818A5"/>
    <w:rsid w:val="00881E05"/>
    <w:rsid w:val="0088206C"/>
    <w:rsid w:val="00882910"/>
    <w:rsid w:val="00882C4D"/>
    <w:rsid w:val="00882E00"/>
    <w:rsid w:val="00883F49"/>
    <w:rsid w:val="00884022"/>
    <w:rsid w:val="00885424"/>
    <w:rsid w:val="008857B5"/>
    <w:rsid w:val="0088725B"/>
    <w:rsid w:val="008877EF"/>
    <w:rsid w:val="00887ADD"/>
    <w:rsid w:val="00890FD2"/>
    <w:rsid w:val="008920C6"/>
    <w:rsid w:val="00892190"/>
    <w:rsid w:val="008922A3"/>
    <w:rsid w:val="008924D0"/>
    <w:rsid w:val="00892684"/>
    <w:rsid w:val="00893E6A"/>
    <w:rsid w:val="0089499B"/>
    <w:rsid w:val="00894B29"/>
    <w:rsid w:val="00894C92"/>
    <w:rsid w:val="00896EF4"/>
    <w:rsid w:val="00897083"/>
    <w:rsid w:val="008A0146"/>
    <w:rsid w:val="008A039D"/>
    <w:rsid w:val="008A05BC"/>
    <w:rsid w:val="008A0F0D"/>
    <w:rsid w:val="008A12E4"/>
    <w:rsid w:val="008A2258"/>
    <w:rsid w:val="008A338A"/>
    <w:rsid w:val="008A3850"/>
    <w:rsid w:val="008A451B"/>
    <w:rsid w:val="008A4E14"/>
    <w:rsid w:val="008A50B5"/>
    <w:rsid w:val="008A616D"/>
    <w:rsid w:val="008A64AB"/>
    <w:rsid w:val="008A6906"/>
    <w:rsid w:val="008A6B61"/>
    <w:rsid w:val="008A78DD"/>
    <w:rsid w:val="008A7E3D"/>
    <w:rsid w:val="008B0001"/>
    <w:rsid w:val="008B0E3B"/>
    <w:rsid w:val="008B1A10"/>
    <w:rsid w:val="008B3B1C"/>
    <w:rsid w:val="008B3EFC"/>
    <w:rsid w:val="008B49EE"/>
    <w:rsid w:val="008B7447"/>
    <w:rsid w:val="008C0143"/>
    <w:rsid w:val="008C0FC0"/>
    <w:rsid w:val="008C1657"/>
    <w:rsid w:val="008C3EE3"/>
    <w:rsid w:val="008C4098"/>
    <w:rsid w:val="008C782F"/>
    <w:rsid w:val="008D0378"/>
    <w:rsid w:val="008D09B9"/>
    <w:rsid w:val="008D17DF"/>
    <w:rsid w:val="008D1D77"/>
    <w:rsid w:val="008D1D8C"/>
    <w:rsid w:val="008D35FF"/>
    <w:rsid w:val="008D37F6"/>
    <w:rsid w:val="008D395C"/>
    <w:rsid w:val="008D4111"/>
    <w:rsid w:val="008D6281"/>
    <w:rsid w:val="008D6340"/>
    <w:rsid w:val="008D73A0"/>
    <w:rsid w:val="008D73A9"/>
    <w:rsid w:val="008D756E"/>
    <w:rsid w:val="008D787B"/>
    <w:rsid w:val="008E00D0"/>
    <w:rsid w:val="008E0430"/>
    <w:rsid w:val="008E1014"/>
    <w:rsid w:val="008E15FD"/>
    <w:rsid w:val="008E17A0"/>
    <w:rsid w:val="008E2114"/>
    <w:rsid w:val="008E2AA4"/>
    <w:rsid w:val="008E387B"/>
    <w:rsid w:val="008E3F5C"/>
    <w:rsid w:val="008E3F77"/>
    <w:rsid w:val="008E4433"/>
    <w:rsid w:val="008E4AE9"/>
    <w:rsid w:val="008E564E"/>
    <w:rsid w:val="008E5CB8"/>
    <w:rsid w:val="008E61A7"/>
    <w:rsid w:val="008F0E1F"/>
    <w:rsid w:val="008F1F70"/>
    <w:rsid w:val="008F21BE"/>
    <w:rsid w:val="008F29F7"/>
    <w:rsid w:val="008F340C"/>
    <w:rsid w:val="008F45A4"/>
    <w:rsid w:val="008F52C9"/>
    <w:rsid w:val="008F6695"/>
    <w:rsid w:val="008F6B63"/>
    <w:rsid w:val="008F7C10"/>
    <w:rsid w:val="008F7DEF"/>
    <w:rsid w:val="00900608"/>
    <w:rsid w:val="00900A4E"/>
    <w:rsid w:val="00900AEE"/>
    <w:rsid w:val="009022B8"/>
    <w:rsid w:val="00903023"/>
    <w:rsid w:val="00903E8E"/>
    <w:rsid w:val="0090420A"/>
    <w:rsid w:val="00905184"/>
    <w:rsid w:val="0090526D"/>
    <w:rsid w:val="00905EB7"/>
    <w:rsid w:val="00906BB8"/>
    <w:rsid w:val="00907A9A"/>
    <w:rsid w:val="009105B6"/>
    <w:rsid w:val="00911860"/>
    <w:rsid w:val="00911900"/>
    <w:rsid w:val="00911B7A"/>
    <w:rsid w:val="00911ED5"/>
    <w:rsid w:val="0091316D"/>
    <w:rsid w:val="009138D9"/>
    <w:rsid w:val="00913CF1"/>
    <w:rsid w:val="00914154"/>
    <w:rsid w:val="009157AE"/>
    <w:rsid w:val="009203BD"/>
    <w:rsid w:val="009203F0"/>
    <w:rsid w:val="00920A79"/>
    <w:rsid w:val="00921CDB"/>
    <w:rsid w:val="0092370F"/>
    <w:rsid w:val="00923EF2"/>
    <w:rsid w:val="00924311"/>
    <w:rsid w:val="009243E8"/>
    <w:rsid w:val="00924B48"/>
    <w:rsid w:val="00924D9B"/>
    <w:rsid w:val="0092597B"/>
    <w:rsid w:val="00926410"/>
    <w:rsid w:val="009265AA"/>
    <w:rsid w:val="009265C3"/>
    <w:rsid w:val="00927243"/>
    <w:rsid w:val="0092771F"/>
    <w:rsid w:val="00930388"/>
    <w:rsid w:val="00932194"/>
    <w:rsid w:val="009328EC"/>
    <w:rsid w:val="00933D7D"/>
    <w:rsid w:val="00934EAA"/>
    <w:rsid w:val="00935336"/>
    <w:rsid w:val="00935650"/>
    <w:rsid w:val="00935AD5"/>
    <w:rsid w:val="00935D73"/>
    <w:rsid w:val="00935FA2"/>
    <w:rsid w:val="00936926"/>
    <w:rsid w:val="009373A1"/>
    <w:rsid w:val="009378CC"/>
    <w:rsid w:val="00937D5C"/>
    <w:rsid w:val="00940349"/>
    <w:rsid w:val="0094039D"/>
    <w:rsid w:val="00940660"/>
    <w:rsid w:val="009407D0"/>
    <w:rsid w:val="00940A1B"/>
    <w:rsid w:val="00940FC0"/>
    <w:rsid w:val="00941226"/>
    <w:rsid w:val="00941ACA"/>
    <w:rsid w:val="009432A4"/>
    <w:rsid w:val="00943CCD"/>
    <w:rsid w:val="009450DC"/>
    <w:rsid w:val="00945C48"/>
    <w:rsid w:val="00945E7A"/>
    <w:rsid w:val="00946068"/>
    <w:rsid w:val="0094698C"/>
    <w:rsid w:val="00947373"/>
    <w:rsid w:val="00947D7D"/>
    <w:rsid w:val="00951136"/>
    <w:rsid w:val="00952981"/>
    <w:rsid w:val="0095412D"/>
    <w:rsid w:val="009541F3"/>
    <w:rsid w:val="0095479F"/>
    <w:rsid w:val="00954E7C"/>
    <w:rsid w:val="00955A1C"/>
    <w:rsid w:val="00956408"/>
    <w:rsid w:val="00957140"/>
    <w:rsid w:val="00957722"/>
    <w:rsid w:val="00957904"/>
    <w:rsid w:val="009602FB"/>
    <w:rsid w:val="009603C0"/>
    <w:rsid w:val="0096054F"/>
    <w:rsid w:val="0096184E"/>
    <w:rsid w:val="00962C19"/>
    <w:rsid w:val="0096302F"/>
    <w:rsid w:val="009650A7"/>
    <w:rsid w:val="0096529F"/>
    <w:rsid w:val="0096660C"/>
    <w:rsid w:val="00966B0E"/>
    <w:rsid w:val="00966D1E"/>
    <w:rsid w:val="009677AA"/>
    <w:rsid w:val="009705CE"/>
    <w:rsid w:val="00970739"/>
    <w:rsid w:val="0097126B"/>
    <w:rsid w:val="00971B02"/>
    <w:rsid w:val="00971F78"/>
    <w:rsid w:val="00972CAB"/>
    <w:rsid w:val="00973450"/>
    <w:rsid w:val="0097371D"/>
    <w:rsid w:val="009739CF"/>
    <w:rsid w:val="00973CB2"/>
    <w:rsid w:val="009748F3"/>
    <w:rsid w:val="00974B82"/>
    <w:rsid w:val="0097614E"/>
    <w:rsid w:val="00976593"/>
    <w:rsid w:val="00976833"/>
    <w:rsid w:val="009775AE"/>
    <w:rsid w:val="009807A7"/>
    <w:rsid w:val="00980EB4"/>
    <w:rsid w:val="00981109"/>
    <w:rsid w:val="0098112F"/>
    <w:rsid w:val="009811C9"/>
    <w:rsid w:val="00983935"/>
    <w:rsid w:val="009845F6"/>
    <w:rsid w:val="0098509F"/>
    <w:rsid w:val="009859EB"/>
    <w:rsid w:val="00986286"/>
    <w:rsid w:val="00986F66"/>
    <w:rsid w:val="00987B3B"/>
    <w:rsid w:val="00990BB6"/>
    <w:rsid w:val="00990C72"/>
    <w:rsid w:val="00991764"/>
    <w:rsid w:val="00991AB0"/>
    <w:rsid w:val="00991F1F"/>
    <w:rsid w:val="009936AF"/>
    <w:rsid w:val="00994394"/>
    <w:rsid w:val="00995460"/>
    <w:rsid w:val="00995BD5"/>
    <w:rsid w:val="0099613C"/>
    <w:rsid w:val="0099693E"/>
    <w:rsid w:val="00996B2B"/>
    <w:rsid w:val="00996D70"/>
    <w:rsid w:val="00997398"/>
    <w:rsid w:val="00997A81"/>
    <w:rsid w:val="009A004F"/>
    <w:rsid w:val="009A1E4A"/>
    <w:rsid w:val="009A1EAE"/>
    <w:rsid w:val="009A35CC"/>
    <w:rsid w:val="009A3DF1"/>
    <w:rsid w:val="009A4FE6"/>
    <w:rsid w:val="009A76CA"/>
    <w:rsid w:val="009B092C"/>
    <w:rsid w:val="009B0F82"/>
    <w:rsid w:val="009B1889"/>
    <w:rsid w:val="009B3504"/>
    <w:rsid w:val="009B35E4"/>
    <w:rsid w:val="009B3748"/>
    <w:rsid w:val="009B3821"/>
    <w:rsid w:val="009B3997"/>
    <w:rsid w:val="009B4742"/>
    <w:rsid w:val="009B4B50"/>
    <w:rsid w:val="009B4FF7"/>
    <w:rsid w:val="009B5483"/>
    <w:rsid w:val="009B5F60"/>
    <w:rsid w:val="009B6BB5"/>
    <w:rsid w:val="009B72DE"/>
    <w:rsid w:val="009B7A1C"/>
    <w:rsid w:val="009C03CB"/>
    <w:rsid w:val="009C10C8"/>
    <w:rsid w:val="009C1B4C"/>
    <w:rsid w:val="009C2472"/>
    <w:rsid w:val="009C27C9"/>
    <w:rsid w:val="009C2ABA"/>
    <w:rsid w:val="009C32C9"/>
    <w:rsid w:val="009C410B"/>
    <w:rsid w:val="009C4AAD"/>
    <w:rsid w:val="009C506C"/>
    <w:rsid w:val="009C5A15"/>
    <w:rsid w:val="009C5A3B"/>
    <w:rsid w:val="009C66C0"/>
    <w:rsid w:val="009C75DA"/>
    <w:rsid w:val="009D0678"/>
    <w:rsid w:val="009D0A09"/>
    <w:rsid w:val="009D0C14"/>
    <w:rsid w:val="009D14A3"/>
    <w:rsid w:val="009D2856"/>
    <w:rsid w:val="009D2B08"/>
    <w:rsid w:val="009D33BD"/>
    <w:rsid w:val="009D373B"/>
    <w:rsid w:val="009D392D"/>
    <w:rsid w:val="009D427D"/>
    <w:rsid w:val="009D456B"/>
    <w:rsid w:val="009D5142"/>
    <w:rsid w:val="009D53E0"/>
    <w:rsid w:val="009D5805"/>
    <w:rsid w:val="009E04F6"/>
    <w:rsid w:val="009E081D"/>
    <w:rsid w:val="009E0B31"/>
    <w:rsid w:val="009E0D91"/>
    <w:rsid w:val="009E0EA9"/>
    <w:rsid w:val="009E288B"/>
    <w:rsid w:val="009E2A8A"/>
    <w:rsid w:val="009E3305"/>
    <w:rsid w:val="009E3E0A"/>
    <w:rsid w:val="009E43D8"/>
    <w:rsid w:val="009E49F4"/>
    <w:rsid w:val="009E4B57"/>
    <w:rsid w:val="009E53F0"/>
    <w:rsid w:val="009E5430"/>
    <w:rsid w:val="009E695A"/>
    <w:rsid w:val="009E6BF2"/>
    <w:rsid w:val="009E7315"/>
    <w:rsid w:val="009F12C9"/>
    <w:rsid w:val="009F2940"/>
    <w:rsid w:val="009F38C5"/>
    <w:rsid w:val="009F508C"/>
    <w:rsid w:val="009F5245"/>
    <w:rsid w:val="009F5467"/>
    <w:rsid w:val="009F5DA5"/>
    <w:rsid w:val="009F5EF3"/>
    <w:rsid w:val="009F6978"/>
    <w:rsid w:val="00A0043A"/>
    <w:rsid w:val="00A00CCD"/>
    <w:rsid w:val="00A02290"/>
    <w:rsid w:val="00A02895"/>
    <w:rsid w:val="00A02AED"/>
    <w:rsid w:val="00A03B23"/>
    <w:rsid w:val="00A04084"/>
    <w:rsid w:val="00A04A71"/>
    <w:rsid w:val="00A05108"/>
    <w:rsid w:val="00A054DB"/>
    <w:rsid w:val="00A07885"/>
    <w:rsid w:val="00A10139"/>
    <w:rsid w:val="00A107DC"/>
    <w:rsid w:val="00A11047"/>
    <w:rsid w:val="00A11215"/>
    <w:rsid w:val="00A112CA"/>
    <w:rsid w:val="00A13195"/>
    <w:rsid w:val="00A1456E"/>
    <w:rsid w:val="00A147E4"/>
    <w:rsid w:val="00A150D2"/>
    <w:rsid w:val="00A164D0"/>
    <w:rsid w:val="00A21032"/>
    <w:rsid w:val="00A2190B"/>
    <w:rsid w:val="00A220A9"/>
    <w:rsid w:val="00A22782"/>
    <w:rsid w:val="00A23CFD"/>
    <w:rsid w:val="00A247A3"/>
    <w:rsid w:val="00A249EE"/>
    <w:rsid w:val="00A2587D"/>
    <w:rsid w:val="00A2588E"/>
    <w:rsid w:val="00A2598B"/>
    <w:rsid w:val="00A25A1A"/>
    <w:rsid w:val="00A25CB1"/>
    <w:rsid w:val="00A26233"/>
    <w:rsid w:val="00A26FC5"/>
    <w:rsid w:val="00A30060"/>
    <w:rsid w:val="00A306B1"/>
    <w:rsid w:val="00A31282"/>
    <w:rsid w:val="00A313CA"/>
    <w:rsid w:val="00A31EE1"/>
    <w:rsid w:val="00A329BF"/>
    <w:rsid w:val="00A3334E"/>
    <w:rsid w:val="00A34163"/>
    <w:rsid w:val="00A34D3E"/>
    <w:rsid w:val="00A36C6A"/>
    <w:rsid w:val="00A4037E"/>
    <w:rsid w:val="00A40728"/>
    <w:rsid w:val="00A4115B"/>
    <w:rsid w:val="00A417F3"/>
    <w:rsid w:val="00A41D1E"/>
    <w:rsid w:val="00A43614"/>
    <w:rsid w:val="00A43C8D"/>
    <w:rsid w:val="00A44BB3"/>
    <w:rsid w:val="00A45217"/>
    <w:rsid w:val="00A45647"/>
    <w:rsid w:val="00A46A35"/>
    <w:rsid w:val="00A46EF8"/>
    <w:rsid w:val="00A51DCA"/>
    <w:rsid w:val="00A54008"/>
    <w:rsid w:val="00A54F65"/>
    <w:rsid w:val="00A559BA"/>
    <w:rsid w:val="00A55BC8"/>
    <w:rsid w:val="00A55F71"/>
    <w:rsid w:val="00A560BB"/>
    <w:rsid w:val="00A561EE"/>
    <w:rsid w:val="00A57340"/>
    <w:rsid w:val="00A60B92"/>
    <w:rsid w:val="00A612FC"/>
    <w:rsid w:val="00A61BA5"/>
    <w:rsid w:val="00A6225D"/>
    <w:rsid w:val="00A6268E"/>
    <w:rsid w:val="00A62B64"/>
    <w:rsid w:val="00A62FC8"/>
    <w:rsid w:val="00A64E15"/>
    <w:rsid w:val="00A6522A"/>
    <w:rsid w:val="00A65B6D"/>
    <w:rsid w:val="00A65C4D"/>
    <w:rsid w:val="00A67153"/>
    <w:rsid w:val="00A7078E"/>
    <w:rsid w:val="00A70E53"/>
    <w:rsid w:val="00A70F67"/>
    <w:rsid w:val="00A721BA"/>
    <w:rsid w:val="00A73135"/>
    <w:rsid w:val="00A733E8"/>
    <w:rsid w:val="00A73BFC"/>
    <w:rsid w:val="00A7434C"/>
    <w:rsid w:val="00A75102"/>
    <w:rsid w:val="00A752F0"/>
    <w:rsid w:val="00A754E2"/>
    <w:rsid w:val="00A75CAD"/>
    <w:rsid w:val="00A763D4"/>
    <w:rsid w:val="00A76630"/>
    <w:rsid w:val="00A7737E"/>
    <w:rsid w:val="00A775F8"/>
    <w:rsid w:val="00A77B8D"/>
    <w:rsid w:val="00A77C21"/>
    <w:rsid w:val="00A803E9"/>
    <w:rsid w:val="00A80424"/>
    <w:rsid w:val="00A80AD8"/>
    <w:rsid w:val="00A81BCB"/>
    <w:rsid w:val="00A829F6"/>
    <w:rsid w:val="00A836F0"/>
    <w:rsid w:val="00A845C6"/>
    <w:rsid w:val="00A85B7E"/>
    <w:rsid w:val="00A8651E"/>
    <w:rsid w:val="00A86EAC"/>
    <w:rsid w:val="00A87B02"/>
    <w:rsid w:val="00A9032F"/>
    <w:rsid w:val="00A91E46"/>
    <w:rsid w:val="00A92DEC"/>
    <w:rsid w:val="00A93647"/>
    <w:rsid w:val="00A93F14"/>
    <w:rsid w:val="00A9404F"/>
    <w:rsid w:val="00A94F07"/>
    <w:rsid w:val="00A95226"/>
    <w:rsid w:val="00A95A17"/>
    <w:rsid w:val="00A95ABB"/>
    <w:rsid w:val="00A96102"/>
    <w:rsid w:val="00A9766A"/>
    <w:rsid w:val="00AA14C9"/>
    <w:rsid w:val="00AA3176"/>
    <w:rsid w:val="00AA3763"/>
    <w:rsid w:val="00AA42AB"/>
    <w:rsid w:val="00AA513B"/>
    <w:rsid w:val="00AA6AA4"/>
    <w:rsid w:val="00AA7776"/>
    <w:rsid w:val="00AB006C"/>
    <w:rsid w:val="00AB01CD"/>
    <w:rsid w:val="00AB02F3"/>
    <w:rsid w:val="00AB0383"/>
    <w:rsid w:val="00AB06FF"/>
    <w:rsid w:val="00AB1057"/>
    <w:rsid w:val="00AB2286"/>
    <w:rsid w:val="00AB237B"/>
    <w:rsid w:val="00AB273C"/>
    <w:rsid w:val="00AB2A75"/>
    <w:rsid w:val="00AB2E84"/>
    <w:rsid w:val="00AB2F93"/>
    <w:rsid w:val="00AB2FF2"/>
    <w:rsid w:val="00AB38BB"/>
    <w:rsid w:val="00AB3927"/>
    <w:rsid w:val="00AB4307"/>
    <w:rsid w:val="00AB4B63"/>
    <w:rsid w:val="00AB4D63"/>
    <w:rsid w:val="00AC04D7"/>
    <w:rsid w:val="00AC08F1"/>
    <w:rsid w:val="00AC1610"/>
    <w:rsid w:val="00AC183C"/>
    <w:rsid w:val="00AC27A2"/>
    <w:rsid w:val="00AC2D60"/>
    <w:rsid w:val="00AC3A36"/>
    <w:rsid w:val="00AC3EBC"/>
    <w:rsid w:val="00AC5383"/>
    <w:rsid w:val="00AC6431"/>
    <w:rsid w:val="00AC76D1"/>
    <w:rsid w:val="00AD03CB"/>
    <w:rsid w:val="00AD041F"/>
    <w:rsid w:val="00AD04DF"/>
    <w:rsid w:val="00AD0F72"/>
    <w:rsid w:val="00AD22DD"/>
    <w:rsid w:val="00AD3356"/>
    <w:rsid w:val="00AD35CB"/>
    <w:rsid w:val="00AD36BE"/>
    <w:rsid w:val="00AD3E44"/>
    <w:rsid w:val="00AD519D"/>
    <w:rsid w:val="00AD535D"/>
    <w:rsid w:val="00AD5EB5"/>
    <w:rsid w:val="00AD64F8"/>
    <w:rsid w:val="00AE003C"/>
    <w:rsid w:val="00AE0082"/>
    <w:rsid w:val="00AE19B5"/>
    <w:rsid w:val="00AE1A50"/>
    <w:rsid w:val="00AE1C7F"/>
    <w:rsid w:val="00AE35A7"/>
    <w:rsid w:val="00AE3BDD"/>
    <w:rsid w:val="00AE3DCC"/>
    <w:rsid w:val="00AE3DF8"/>
    <w:rsid w:val="00AE3FFD"/>
    <w:rsid w:val="00AE4118"/>
    <w:rsid w:val="00AE45C1"/>
    <w:rsid w:val="00AE512F"/>
    <w:rsid w:val="00AE5F45"/>
    <w:rsid w:val="00AE5FF5"/>
    <w:rsid w:val="00AE670F"/>
    <w:rsid w:val="00AE6FC2"/>
    <w:rsid w:val="00AE7550"/>
    <w:rsid w:val="00AF121F"/>
    <w:rsid w:val="00AF2761"/>
    <w:rsid w:val="00AF3391"/>
    <w:rsid w:val="00AF3A53"/>
    <w:rsid w:val="00AF3F48"/>
    <w:rsid w:val="00AF47DA"/>
    <w:rsid w:val="00AF5546"/>
    <w:rsid w:val="00AF5CDD"/>
    <w:rsid w:val="00AF6EE8"/>
    <w:rsid w:val="00B0071F"/>
    <w:rsid w:val="00B008D3"/>
    <w:rsid w:val="00B00F93"/>
    <w:rsid w:val="00B012E2"/>
    <w:rsid w:val="00B0199A"/>
    <w:rsid w:val="00B0264E"/>
    <w:rsid w:val="00B02D29"/>
    <w:rsid w:val="00B047A8"/>
    <w:rsid w:val="00B0488B"/>
    <w:rsid w:val="00B05559"/>
    <w:rsid w:val="00B06A78"/>
    <w:rsid w:val="00B06F89"/>
    <w:rsid w:val="00B0718A"/>
    <w:rsid w:val="00B07613"/>
    <w:rsid w:val="00B100EB"/>
    <w:rsid w:val="00B103C3"/>
    <w:rsid w:val="00B10794"/>
    <w:rsid w:val="00B11377"/>
    <w:rsid w:val="00B121B9"/>
    <w:rsid w:val="00B12E70"/>
    <w:rsid w:val="00B13009"/>
    <w:rsid w:val="00B1311F"/>
    <w:rsid w:val="00B146ED"/>
    <w:rsid w:val="00B15C14"/>
    <w:rsid w:val="00B175ED"/>
    <w:rsid w:val="00B17C7B"/>
    <w:rsid w:val="00B17CC7"/>
    <w:rsid w:val="00B209D1"/>
    <w:rsid w:val="00B213EA"/>
    <w:rsid w:val="00B21D4E"/>
    <w:rsid w:val="00B21FF0"/>
    <w:rsid w:val="00B222CB"/>
    <w:rsid w:val="00B22779"/>
    <w:rsid w:val="00B22EC3"/>
    <w:rsid w:val="00B23014"/>
    <w:rsid w:val="00B23FF7"/>
    <w:rsid w:val="00B25079"/>
    <w:rsid w:val="00B2522D"/>
    <w:rsid w:val="00B2672A"/>
    <w:rsid w:val="00B27202"/>
    <w:rsid w:val="00B277FD"/>
    <w:rsid w:val="00B311F8"/>
    <w:rsid w:val="00B31E13"/>
    <w:rsid w:val="00B32327"/>
    <w:rsid w:val="00B3286C"/>
    <w:rsid w:val="00B32DB8"/>
    <w:rsid w:val="00B334CF"/>
    <w:rsid w:val="00B338EB"/>
    <w:rsid w:val="00B34775"/>
    <w:rsid w:val="00B34BF1"/>
    <w:rsid w:val="00B34CFA"/>
    <w:rsid w:val="00B34FC9"/>
    <w:rsid w:val="00B40638"/>
    <w:rsid w:val="00B40ACE"/>
    <w:rsid w:val="00B41243"/>
    <w:rsid w:val="00B41CB2"/>
    <w:rsid w:val="00B41F46"/>
    <w:rsid w:val="00B4213D"/>
    <w:rsid w:val="00B43832"/>
    <w:rsid w:val="00B43BB3"/>
    <w:rsid w:val="00B4553F"/>
    <w:rsid w:val="00B45CDD"/>
    <w:rsid w:val="00B46300"/>
    <w:rsid w:val="00B46B71"/>
    <w:rsid w:val="00B47206"/>
    <w:rsid w:val="00B47A19"/>
    <w:rsid w:val="00B47A29"/>
    <w:rsid w:val="00B47BC5"/>
    <w:rsid w:val="00B47FFD"/>
    <w:rsid w:val="00B503B8"/>
    <w:rsid w:val="00B51503"/>
    <w:rsid w:val="00B51873"/>
    <w:rsid w:val="00B52265"/>
    <w:rsid w:val="00B52E46"/>
    <w:rsid w:val="00B55328"/>
    <w:rsid w:val="00B55BDF"/>
    <w:rsid w:val="00B56662"/>
    <w:rsid w:val="00B570DF"/>
    <w:rsid w:val="00B5719D"/>
    <w:rsid w:val="00B601C0"/>
    <w:rsid w:val="00B604E4"/>
    <w:rsid w:val="00B617C8"/>
    <w:rsid w:val="00B61D20"/>
    <w:rsid w:val="00B62A8B"/>
    <w:rsid w:val="00B63372"/>
    <w:rsid w:val="00B63EC2"/>
    <w:rsid w:val="00B64A93"/>
    <w:rsid w:val="00B65354"/>
    <w:rsid w:val="00B65A64"/>
    <w:rsid w:val="00B65D44"/>
    <w:rsid w:val="00B6665B"/>
    <w:rsid w:val="00B67F35"/>
    <w:rsid w:val="00B71587"/>
    <w:rsid w:val="00B717BF"/>
    <w:rsid w:val="00B7221E"/>
    <w:rsid w:val="00B72747"/>
    <w:rsid w:val="00B7281C"/>
    <w:rsid w:val="00B73D3D"/>
    <w:rsid w:val="00B75027"/>
    <w:rsid w:val="00B75F80"/>
    <w:rsid w:val="00B76041"/>
    <w:rsid w:val="00B76CC7"/>
    <w:rsid w:val="00B76F3C"/>
    <w:rsid w:val="00B773A8"/>
    <w:rsid w:val="00B77FB5"/>
    <w:rsid w:val="00B817F7"/>
    <w:rsid w:val="00B82375"/>
    <w:rsid w:val="00B83A4F"/>
    <w:rsid w:val="00B84AB0"/>
    <w:rsid w:val="00B84BAE"/>
    <w:rsid w:val="00B84CB4"/>
    <w:rsid w:val="00B8543E"/>
    <w:rsid w:val="00B85D1E"/>
    <w:rsid w:val="00B85F39"/>
    <w:rsid w:val="00B86399"/>
    <w:rsid w:val="00B86627"/>
    <w:rsid w:val="00B876D9"/>
    <w:rsid w:val="00B87BDA"/>
    <w:rsid w:val="00B87F98"/>
    <w:rsid w:val="00B906B0"/>
    <w:rsid w:val="00B92675"/>
    <w:rsid w:val="00B92856"/>
    <w:rsid w:val="00B93E56"/>
    <w:rsid w:val="00B94ED8"/>
    <w:rsid w:val="00B952A7"/>
    <w:rsid w:val="00B96B02"/>
    <w:rsid w:val="00BA02CC"/>
    <w:rsid w:val="00BA03EF"/>
    <w:rsid w:val="00BA0F58"/>
    <w:rsid w:val="00BA10AB"/>
    <w:rsid w:val="00BA11FC"/>
    <w:rsid w:val="00BA220A"/>
    <w:rsid w:val="00BA2C80"/>
    <w:rsid w:val="00BA3140"/>
    <w:rsid w:val="00BA33E4"/>
    <w:rsid w:val="00BA427C"/>
    <w:rsid w:val="00BA4808"/>
    <w:rsid w:val="00BA5197"/>
    <w:rsid w:val="00BA5737"/>
    <w:rsid w:val="00BA6CAD"/>
    <w:rsid w:val="00BA7DAD"/>
    <w:rsid w:val="00BB1AF2"/>
    <w:rsid w:val="00BB1BBB"/>
    <w:rsid w:val="00BB2EF8"/>
    <w:rsid w:val="00BB2F67"/>
    <w:rsid w:val="00BB405E"/>
    <w:rsid w:val="00BB434D"/>
    <w:rsid w:val="00BB4415"/>
    <w:rsid w:val="00BB47FC"/>
    <w:rsid w:val="00BB4AF4"/>
    <w:rsid w:val="00BB4FE8"/>
    <w:rsid w:val="00BB56DE"/>
    <w:rsid w:val="00BB5ED2"/>
    <w:rsid w:val="00BB5F17"/>
    <w:rsid w:val="00BB6261"/>
    <w:rsid w:val="00BB7096"/>
    <w:rsid w:val="00BC041E"/>
    <w:rsid w:val="00BC0B4B"/>
    <w:rsid w:val="00BC1A27"/>
    <w:rsid w:val="00BC2262"/>
    <w:rsid w:val="00BC22E4"/>
    <w:rsid w:val="00BC2408"/>
    <w:rsid w:val="00BC2E58"/>
    <w:rsid w:val="00BC4640"/>
    <w:rsid w:val="00BC4B23"/>
    <w:rsid w:val="00BC50BA"/>
    <w:rsid w:val="00BC724F"/>
    <w:rsid w:val="00BC760C"/>
    <w:rsid w:val="00BD004E"/>
    <w:rsid w:val="00BD06EE"/>
    <w:rsid w:val="00BD0BE4"/>
    <w:rsid w:val="00BD25EC"/>
    <w:rsid w:val="00BD2F69"/>
    <w:rsid w:val="00BD37FF"/>
    <w:rsid w:val="00BD3A87"/>
    <w:rsid w:val="00BD3C98"/>
    <w:rsid w:val="00BD3F87"/>
    <w:rsid w:val="00BD42D3"/>
    <w:rsid w:val="00BD4D28"/>
    <w:rsid w:val="00BD5B2A"/>
    <w:rsid w:val="00BD5BD3"/>
    <w:rsid w:val="00BE0381"/>
    <w:rsid w:val="00BE0972"/>
    <w:rsid w:val="00BE0F87"/>
    <w:rsid w:val="00BE1B1D"/>
    <w:rsid w:val="00BE49C6"/>
    <w:rsid w:val="00BE500A"/>
    <w:rsid w:val="00BE5E4C"/>
    <w:rsid w:val="00BE666A"/>
    <w:rsid w:val="00BE794F"/>
    <w:rsid w:val="00BE7BB5"/>
    <w:rsid w:val="00BF0AB5"/>
    <w:rsid w:val="00BF1BC8"/>
    <w:rsid w:val="00BF3231"/>
    <w:rsid w:val="00BF3B0E"/>
    <w:rsid w:val="00BF469A"/>
    <w:rsid w:val="00BF470F"/>
    <w:rsid w:val="00BF4A28"/>
    <w:rsid w:val="00BF5CCA"/>
    <w:rsid w:val="00BF675E"/>
    <w:rsid w:val="00BF70EF"/>
    <w:rsid w:val="00BF715E"/>
    <w:rsid w:val="00BF7208"/>
    <w:rsid w:val="00BF7366"/>
    <w:rsid w:val="00BF7745"/>
    <w:rsid w:val="00C006A2"/>
    <w:rsid w:val="00C011B6"/>
    <w:rsid w:val="00C037C9"/>
    <w:rsid w:val="00C041C4"/>
    <w:rsid w:val="00C045FF"/>
    <w:rsid w:val="00C05472"/>
    <w:rsid w:val="00C06845"/>
    <w:rsid w:val="00C077F8"/>
    <w:rsid w:val="00C07D99"/>
    <w:rsid w:val="00C07DE7"/>
    <w:rsid w:val="00C101CF"/>
    <w:rsid w:val="00C122D4"/>
    <w:rsid w:val="00C12327"/>
    <w:rsid w:val="00C12BC6"/>
    <w:rsid w:val="00C13511"/>
    <w:rsid w:val="00C14557"/>
    <w:rsid w:val="00C14624"/>
    <w:rsid w:val="00C15289"/>
    <w:rsid w:val="00C15904"/>
    <w:rsid w:val="00C15F20"/>
    <w:rsid w:val="00C163C7"/>
    <w:rsid w:val="00C16679"/>
    <w:rsid w:val="00C1693E"/>
    <w:rsid w:val="00C21DCB"/>
    <w:rsid w:val="00C22802"/>
    <w:rsid w:val="00C22CDA"/>
    <w:rsid w:val="00C231DF"/>
    <w:rsid w:val="00C231F6"/>
    <w:rsid w:val="00C23B3D"/>
    <w:rsid w:val="00C24443"/>
    <w:rsid w:val="00C25BB2"/>
    <w:rsid w:val="00C27344"/>
    <w:rsid w:val="00C277C1"/>
    <w:rsid w:val="00C27FD0"/>
    <w:rsid w:val="00C30C61"/>
    <w:rsid w:val="00C31854"/>
    <w:rsid w:val="00C319AF"/>
    <w:rsid w:val="00C3255B"/>
    <w:rsid w:val="00C32573"/>
    <w:rsid w:val="00C326D9"/>
    <w:rsid w:val="00C3284F"/>
    <w:rsid w:val="00C33332"/>
    <w:rsid w:val="00C3363E"/>
    <w:rsid w:val="00C34B93"/>
    <w:rsid w:val="00C358C8"/>
    <w:rsid w:val="00C36B51"/>
    <w:rsid w:val="00C37EB4"/>
    <w:rsid w:val="00C40BFB"/>
    <w:rsid w:val="00C41181"/>
    <w:rsid w:val="00C4165C"/>
    <w:rsid w:val="00C428CC"/>
    <w:rsid w:val="00C4364D"/>
    <w:rsid w:val="00C43692"/>
    <w:rsid w:val="00C459CB"/>
    <w:rsid w:val="00C45B8F"/>
    <w:rsid w:val="00C45C11"/>
    <w:rsid w:val="00C460C3"/>
    <w:rsid w:val="00C4676F"/>
    <w:rsid w:val="00C467D3"/>
    <w:rsid w:val="00C46A8F"/>
    <w:rsid w:val="00C4708F"/>
    <w:rsid w:val="00C47D95"/>
    <w:rsid w:val="00C513CA"/>
    <w:rsid w:val="00C5149C"/>
    <w:rsid w:val="00C51A24"/>
    <w:rsid w:val="00C51C58"/>
    <w:rsid w:val="00C51EC5"/>
    <w:rsid w:val="00C5218B"/>
    <w:rsid w:val="00C526A4"/>
    <w:rsid w:val="00C5299C"/>
    <w:rsid w:val="00C52D97"/>
    <w:rsid w:val="00C53F33"/>
    <w:rsid w:val="00C54CB9"/>
    <w:rsid w:val="00C567ED"/>
    <w:rsid w:val="00C56FDB"/>
    <w:rsid w:val="00C57CDB"/>
    <w:rsid w:val="00C601F9"/>
    <w:rsid w:val="00C61139"/>
    <w:rsid w:val="00C613D3"/>
    <w:rsid w:val="00C61B92"/>
    <w:rsid w:val="00C621E3"/>
    <w:rsid w:val="00C6246C"/>
    <w:rsid w:val="00C625CA"/>
    <w:rsid w:val="00C62AE8"/>
    <w:rsid w:val="00C63123"/>
    <w:rsid w:val="00C63D71"/>
    <w:rsid w:val="00C63DF8"/>
    <w:rsid w:val="00C64DFC"/>
    <w:rsid w:val="00C66036"/>
    <w:rsid w:val="00C673B3"/>
    <w:rsid w:val="00C71239"/>
    <w:rsid w:val="00C71870"/>
    <w:rsid w:val="00C71C59"/>
    <w:rsid w:val="00C7263D"/>
    <w:rsid w:val="00C75277"/>
    <w:rsid w:val="00C75D91"/>
    <w:rsid w:val="00C76015"/>
    <w:rsid w:val="00C7659D"/>
    <w:rsid w:val="00C76C01"/>
    <w:rsid w:val="00C76F84"/>
    <w:rsid w:val="00C775A1"/>
    <w:rsid w:val="00C77C89"/>
    <w:rsid w:val="00C80D02"/>
    <w:rsid w:val="00C81388"/>
    <w:rsid w:val="00C81508"/>
    <w:rsid w:val="00C81728"/>
    <w:rsid w:val="00C81AED"/>
    <w:rsid w:val="00C81ED9"/>
    <w:rsid w:val="00C825C0"/>
    <w:rsid w:val="00C82D1C"/>
    <w:rsid w:val="00C82F7F"/>
    <w:rsid w:val="00C83783"/>
    <w:rsid w:val="00C83A46"/>
    <w:rsid w:val="00C83F83"/>
    <w:rsid w:val="00C847C0"/>
    <w:rsid w:val="00C84FA7"/>
    <w:rsid w:val="00C84FD9"/>
    <w:rsid w:val="00C8557B"/>
    <w:rsid w:val="00C861DA"/>
    <w:rsid w:val="00C86800"/>
    <w:rsid w:val="00C86C4D"/>
    <w:rsid w:val="00C87866"/>
    <w:rsid w:val="00C878BF"/>
    <w:rsid w:val="00C87B7A"/>
    <w:rsid w:val="00C90EE4"/>
    <w:rsid w:val="00C913D2"/>
    <w:rsid w:val="00C91721"/>
    <w:rsid w:val="00C9233E"/>
    <w:rsid w:val="00C923A9"/>
    <w:rsid w:val="00C92969"/>
    <w:rsid w:val="00C92ADF"/>
    <w:rsid w:val="00C92BB8"/>
    <w:rsid w:val="00C93B71"/>
    <w:rsid w:val="00C94B1A"/>
    <w:rsid w:val="00C95F6D"/>
    <w:rsid w:val="00C96442"/>
    <w:rsid w:val="00C968A4"/>
    <w:rsid w:val="00C96CFC"/>
    <w:rsid w:val="00C972C6"/>
    <w:rsid w:val="00CA08B1"/>
    <w:rsid w:val="00CA0D53"/>
    <w:rsid w:val="00CA1180"/>
    <w:rsid w:val="00CA12B1"/>
    <w:rsid w:val="00CA12ED"/>
    <w:rsid w:val="00CA1460"/>
    <w:rsid w:val="00CA1F68"/>
    <w:rsid w:val="00CA3838"/>
    <w:rsid w:val="00CA4602"/>
    <w:rsid w:val="00CA4A1E"/>
    <w:rsid w:val="00CA5ED7"/>
    <w:rsid w:val="00CA647D"/>
    <w:rsid w:val="00CA6DC2"/>
    <w:rsid w:val="00CA6E80"/>
    <w:rsid w:val="00CA71EC"/>
    <w:rsid w:val="00CA7948"/>
    <w:rsid w:val="00CA7E56"/>
    <w:rsid w:val="00CB1652"/>
    <w:rsid w:val="00CB403E"/>
    <w:rsid w:val="00CB4733"/>
    <w:rsid w:val="00CB486C"/>
    <w:rsid w:val="00CB516C"/>
    <w:rsid w:val="00CB67FB"/>
    <w:rsid w:val="00CB741E"/>
    <w:rsid w:val="00CB74E3"/>
    <w:rsid w:val="00CC01F8"/>
    <w:rsid w:val="00CC1AA3"/>
    <w:rsid w:val="00CC1B35"/>
    <w:rsid w:val="00CC2052"/>
    <w:rsid w:val="00CC2383"/>
    <w:rsid w:val="00CC24DA"/>
    <w:rsid w:val="00CC3CBD"/>
    <w:rsid w:val="00CC4108"/>
    <w:rsid w:val="00CC4711"/>
    <w:rsid w:val="00CC495C"/>
    <w:rsid w:val="00CC4B80"/>
    <w:rsid w:val="00CC6B4D"/>
    <w:rsid w:val="00CD0DBF"/>
    <w:rsid w:val="00CD1134"/>
    <w:rsid w:val="00CD11F8"/>
    <w:rsid w:val="00CD19A6"/>
    <w:rsid w:val="00CD2431"/>
    <w:rsid w:val="00CD2B63"/>
    <w:rsid w:val="00CD4055"/>
    <w:rsid w:val="00CD4597"/>
    <w:rsid w:val="00CD5993"/>
    <w:rsid w:val="00CD5D99"/>
    <w:rsid w:val="00CD5EA3"/>
    <w:rsid w:val="00CD5F06"/>
    <w:rsid w:val="00CD6782"/>
    <w:rsid w:val="00CD6BFC"/>
    <w:rsid w:val="00CD7593"/>
    <w:rsid w:val="00CD7B82"/>
    <w:rsid w:val="00CE084E"/>
    <w:rsid w:val="00CE0936"/>
    <w:rsid w:val="00CE0C73"/>
    <w:rsid w:val="00CE19DC"/>
    <w:rsid w:val="00CE21C1"/>
    <w:rsid w:val="00CE4304"/>
    <w:rsid w:val="00CE4F9E"/>
    <w:rsid w:val="00CE5289"/>
    <w:rsid w:val="00CE54FC"/>
    <w:rsid w:val="00CE5A7E"/>
    <w:rsid w:val="00CE5B68"/>
    <w:rsid w:val="00CE624D"/>
    <w:rsid w:val="00CE67E8"/>
    <w:rsid w:val="00CE6978"/>
    <w:rsid w:val="00CF085C"/>
    <w:rsid w:val="00CF09D9"/>
    <w:rsid w:val="00CF0A0F"/>
    <w:rsid w:val="00CF1205"/>
    <w:rsid w:val="00CF2580"/>
    <w:rsid w:val="00CF29A5"/>
    <w:rsid w:val="00CF4286"/>
    <w:rsid w:val="00CF4870"/>
    <w:rsid w:val="00CF6133"/>
    <w:rsid w:val="00CF6FD7"/>
    <w:rsid w:val="00CF7424"/>
    <w:rsid w:val="00CF7500"/>
    <w:rsid w:val="00CF75E5"/>
    <w:rsid w:val="00D0019B"/>
    <w:rsid w:val="00D00361"/>
    <w:rsid w:val="00D00426"/>
    <w:rsid w:val="00D00F2B"/>
    <w:rsid w:val="00D01000"/>
    <w:rsid w:val="00D01634"/>
    <w:rsid w:val="00D027F9"/>
    <w:rsid w:val="00D038E2"/>
    <w:rsid w:val="00D03D5D"/>
    <w:rsid w:val="00D0445D"/>
    <w:rsid w:val="00D044FC"/>
    <w:rsid w:val="00D04AB0"/>
    <w:rsid w:val="00D04CB4"/>
    <w:rsid w:val="00D04D7B"/>
    <w:rsid w:val="00D053D7"/>
    <w:rsid w:val="00D05A7F"/>
    <w:rsid w:val="00D05C25"/>
    <w:rsid w:val="00D06448"/>
    <w:rsid w:val="00D06560"/>
    <w:rsid w:val="00D06761"/>
    <w:rsid w:val="00D069BF"/>
    <w:rsid w:val="00D06E35"/>
    <w:rsid w:val="00D0708C"/>
    <w:rsid w:val="00D1002B"/>
    <w:rsid w:val="00D101BC"/>
    <w:rsid w:val="00D1142A"/>
    <w:rsid w:val="00D11AD2"/>
    <w:rsid w:val="00D121A7"/>
    <w:rsid w:val="00D12449"/>
    <w:rsid w:val="00D1253F"/>
    <w:rsid w:val="00D14B5E"/>
    <w:rsid w:val="00D170B1"/>
    <w:rsid w:val="00D17EA3"/>
    <w:rsid w:val="00D2093C"/>
    <w:rsid w:val="00D20A7F"/>
    <w:rsid w:val="00D210D3"/>
    <w:rsid w:val="00D21F08"/>
    <w:rsid w:val="00D22465"/>
    <w:rsid w:val="00D22622"/>
    <w:rsid w:val="00D235E9"/>
    <w:rsid w:val="00D23662"/>
    <w:rsid w:val="00D2408A"/>
    <w:rsid w:val="00D24DAD"/>
    <w:rsid w:val="00D24E28"/>
    <w:rsid w:val="00D259E0"/>
    <w:rsid w:val="00D272D2"/>
    <w:rsid w:val="00D273DB"/>
    <w:rsid w:val="00D30BA7"/>
    <w:rsid w:val="00D31087"/>
    <w:rsid w:val="00D31603"/>
    <w:rsid w:val="00D31A2C"/>
    <w:rsid w:val="00D321C5"/>
    <w:rsid w:val="00D34523"/>
    <w:rsid w:val="00D3462B"/>
    <w:rsid w:val="00D34D86"/>
    <w:rsid w:val="00D35EF5"/>
    <w:rsid w:val="00D3608A"/>
    <w:rsid w:val="00D36A4C"/>
    <w:rsid w:val="00D36B4D"/>
    <w:rsid w:val="00D37CD4"/>
    <w:rsid w:val="00D40918"/>
    <w:rsid w:val="00D40FEA"/>
    <w:rsid w:val="00D414BD"/>
    <w:rsid w:val="00D41861"/>
    <w:rsid w:val="00D42555"/>
    <w:rsid w:val="00D428D6"/>
    <w:rsid w:val="00D433E2"/>
    <w:rsid w:val="00D4385F"/>
    <w:rsid w:val="00D44EDF"/>
    <w:rsid w:val="00D4674C"/>
    <w:rsid w:val="00D47598"/>
    <w:rsid w:val="00D505D9"/>
    <w:rsid w:val="00D50C99"/>
    <w:rsid w:val="00D516A3"/>
    <w:rsid w:val="00D5251D"/>
    <w:rsid w:val="00D536D8"/>
    <w:rsid w:val="00D54540"/>
    <w:rsid w:val="00D54BED"/>
    <w:rsid w:val="00D54E96"/>
    <w:rsid w:val="00D5586F"/>
    <w:rsid w:val="00D55B2D"/>
    <w:rsid w:val="00D5614C"/>
    <w:rsid w:val="00D563B1"/>
    <w:rsid w:val="00D56766"/>
    <w:rsid w:val="00D56C23"/>
    <w:rsid w:val="00D56FCF"/>
    <w:rsid w:val="00D57258"/>
    <w:rsid w:val="00D573BA"/>
    <w:rsid w:val="00D579D1"/>
    <w:rsid w:val="00D57DC7"/>
    <w:rsid w:val="00D60051"/>
    <w:rsid w:val="00D62900"/>
    <w:rsid w:val="00D6349F"/>
    <w:rsid w:val="00D63975"/>
    <w:rsid w:val="00D6405E"/>
    <w:rsid w:val="00D64CE0"/>
    <w:rsid w:val="00D653B9"/>
    <w:rsid w:val="00D6665E"/>
    <w:rsid w:val="00D66E7C"/>
    <w:rsid w:val="00D674BD"/>
    <w:rsid w:val="00D675F9"/>
    <w:rsid w:val="00D7012D"/>
    <w:rsid w:val="00D7046F"/>
    <w:rsid w:val="00D70782"/>
    <w:rsid w:val="00D70C08"/>
    <w:rsid w:val="00D70C60"/>
    <w:rsid w:val="00D70F8F"/>
    <w:rsid w:val="00D72173"/>
    <w:rsid w:val="00D72E80"/>
    <w:rsid w:val="00D74A34"/>
    <w:rsid w:val="00D7543E"/>
    <w:rsid w:val="00D75B29"/>
    <w:rsid w:val="00D75D39"/>
    <w:rsid w:val="00D75F36"/>
    <w:rsid w:val="00D7615F"/>
    <w:rsid w:val="00D76441"/>
    <w:rsid w:val="00D777B2"/>
    <w:rsid w:val="00D8187E"/>
    <w:rsid w:val="00D81EE1"/>
    <w:rsid w:val="00D824DB"/>
    <w:rsid w:val="00D839BA"/>
    <w:rsid w:val="00D845F6"/>
    <w:rsid w:val="00D85030"/>
    <w:rsid w:val="00D85470"/>
    <w:rsid w:val="00D8605C"/>
    <w:rsid w:val="00D87634"/>
    <w:rsid w:val="00D90427"/>
    <w:rsid w:val="00D907B2"/>
    <w:rsid w:val="00D912B9"/>
    <w:rsid w:val="00D913EE"/>
    <w:rsid w:val="00D9150B"/>
    <w:rsid w:val="00D92FE4"/>
    <w:rsid w:val="00D95541"/>
    <w:rsid w:val="00D95E51"/>
    <w:rsid w:val="00D96FEB"/>
    <w:rsid w:val="00D97447"/>
    <w:rsid w:val="00D97814"/>
    <w:rsid w:val="00D97FAB"/>
    <w:rsid w:val="00DA10E0"/>
    <w:rsid w:val="00DA135F"/>
    <w:rsid w:val="00DA2E48"/>
    <w:rsid w:val="00DA3AD5"/>
    <w:rsid w:val="00DA5548"/>
    <w:rsid w:val="00DA55E9"/>
    <w:rsid w:val="00DA5BB7"/>
    <w:rsid w:val="00DA5F3E"/>
    <w:rsid w:val="00DA5FC4"/>
    <w:rsid w:val="00DA6493"/>
    <w:rsid w:val="00DA69FE"/>
    <w:rsid w:val="00DA7935"/>
    <w:rsid w:val="00DA7AA1"/>
    <w:rsid w:val="00DB0F18"/>
    <w:rsid w:val="00DB16CF"/>
    <w:rsid w:val="00DB30E1"/>
    <w:rsid w:val="00DB47B3"/>
    <w:rsid w:val="00DB4927"/>
    <w:rsid w:val="00DB58D1"/>
    <w:rsid w:val="00DB603E"/>
    <w:rsid w:val="00DB622A"/>
    <w:rsid w:val="00DB6CC8"/>
    <w:rsid w:val="00DB7133"/>
    <w:rsid w:val="00DB7933"/>
    <w:rsid w:val="00DB7E79"/>
    <w:rsid w:val="00DC18AB"/>
    <w:rsid w:val="00DC2E54"/>
    <w:rsid w:val="00DC31C8"/>
    <w:rsid w:val="00DC3F0B"/>
    <w:rsid w:val="00DC48D6"/>
    <w:rsid w:val="00DC50D3"/>
    <w:rsid w:val="00DC5C2F"/>
    <w:rsid w:val="00DC61B9"/>
    <w:rsid w:val="00DC721D"/>
    <w:rsid w:val="00DC793B"/>
    <w:rsid w:val="00DD22A5"/>
    <w:rsid w:val="00DD2B41"/>
    <w:rsid w:val="00DD2C2F"/>
    <w:rsid w:val="00DD2ED3"/>
    <w:rsid w:val="00DD4499"/>
    <w:rsid w:val="00DD47A9"/>
    <w:rsid w:val="00DD501C"/>
    <w:rsid w:val="00DD5570"/>
    <w:rsid w:val="00DD7B73"/>
    <w:rsid w:val="00DD7C90"/>
    <w:rsid w:val="00DE00CB"/>
    <w:rsid w:val="00DE38CD"/>
    <w:rsid w:val="00DE404E"/>
    <w:rsid w:val="00DE4854"/>
    <w:rsid w:val="00DE4D84"/>
    <w:rsid w:val="00DE5709"/>
    <w:rsid w:val="00DE6F5E"/>
    <w:rsid w:val="00DE7057"/>
    <w:rsid w:val="00DE7A97"/>
    <w:rsid w:val="00DF0AB9"/>
    <w:rsid w:val="00DF179B"/>
    <w:rsid w:val="00DF219A"/>
    <w:rsid w:val="00DF2273"/>
    <w:rsid w:val="00DF2DC4"/>
    <w:rsid w:val="00DF3092"/>
    <w:rsid w:val="00DF4A0C"/>
    <w:rsid w:val="00DF529A"/>
    <w:rsid w:val="00DF5B43"/>
    <w:rsid w:val="00DF6335"/>
    <w:rsid w:val="00DF69D8"/>
    <w:rsid w:val="00DF7805"/>
    <w:rsid w:val="00DF78F5"/>
    <w:rsid w:val="00E00CA0"/>
    <w:rsid w:val="00E0117A"/>
    <w:rsid w:val="00E014A3"/>
    <w:rsid w:val="00E01621"/>
    <w:rsid w:val="00E0177A"/>
    <w:rsid w:val="00E01BC9"/>
    <w:rsid w:val="00E0267C"/>
    <w:rsid w:val="00E028BF"/>
    <w:rsid w:val="00E03865"/>
    <w:rsid w:val="00E04037"/>
    <w:rsid w:val="00E054F6"/>
    <w:rsid w:val="00E0563B"/>
    <w:rsid w:val="00E05B23"/>
    <w:rsid w:val="00E05DB7"/>
    <w:rsid w:val="00E05F89"/>
    <w:rsid w:val="00E06240"/>
    <w:rsid w:val="00E07EE5"/>
    <w:rsid w:val="00E103DC"/>
    <w:rsid w:val="00E10C2F"/>
    <w:rsid w:val="00E11A39"/>
    <w:rsid w:val="00E12A40"/>
    <w:rsid w:val="00E13147"/>
    <w:rsid w:val="00E13323"/>
    <w:rsid w:val="00E133AD"/>
    <w:rsid w:val="00E16860"/>
    <w:rsid w:val="00E17B61"/>
    <w:rsid w:val="00E21631"/>
    <w:rsid w:val="00E2220A"/>
    <w:rsid w:val="00E22B6A"/>
    <w:rsid w:val="00E2344C"/>
    <w:rsid w:val="00E238B6"/>
    <w:rsid w:val="00E246DA"/>
    <w:rsid w:val="00E25911"/>
    <w:rsid w:val="00E2613E"/>
    <w:rsid w:val="00E26E73"/>
    <w:rsid w:val="00E27041"/>
    <w:rsid w:val="00E27F0C"/>
    <w:rsid w:val="00E3028C"/>
    <w:rsid w:val="00E30D71"/>
    <w:rsid w:val="00E326F7"/>
    <w:rsid w:val="00E32BF8"/>
    <w:rsid w:val="00E3325A"/>
    <w:rsid w:val="00E3467F"/>
    <w:rsid w:val="00E34D72"/>
    <w:rsid w:val="00E35148"/>
    <w:rsid w:val="00E35C1E"/>
    <w:rsid w:val="00E3691A"/>
    <w:rsid w:val="00E36E30"/>
    <w:rsid w:val="00E37B55"/>
    <w:rsid w:val="00E40BDB"/>
    <w:rsid w:val="00E414A7"/>
    <w:rsid w:val="00E41B84"/>
    <w:rsid w:val="00E41B86"/>
    <w:rsid w:val="00E41BEA"/>
    <w:rsid w:val="00E41C74"/>
    <w:rsid w:val="00E41FC1"/>
    <w:rsid w:val="00E42B88"/>
    <w:rsid w:val="00E432F8"/>
    <w:rsid w:val="00E43717"/>
    <w:rsid w:val="00E43F94"/>
    <w:rsid w:val="00E44321"/>
    <w:rsid w:val="00E45CB5"/>
    <w:rsid w:val="00E4689E"/>
    <w:rsid w:val="00E47000"/>
    <w:rsid w:val="00E47098"/>
    <w:rsid w:val="00E470DB"/>
    <w:rsid w:val="00E47F3A"/>
    <w:rsid w:val="00E502E3"/>
    <w:rsid w:val="00E50772"/>
    <w:rsid w:val="00E50A85"/>
    <w:rsid w:val="00E50DE2"/>
    <w:rsid w:val="00E51E1A"/>
    <w:rsid w:val="00E522F5"/>
    <w:rsid w:val="00E52A9A"/>
    <w:rsid w:val="00E533D6"/>
    <w:rsid w:val="00E54582"/>
    <w:rsid w:val="00E550AC"/>
    <w:rsid w:val="00E56625"/>
    <w:rsid w:val="00E61040"/>
    <w:rsid w:val="00E613B4"/>
    <w:rsid w:val="00E61976"/>
    <w:rsid w:val="00E61BCA"/>
    <w:rsid w:val="00E61BEF"/>
    <w:rsid w:val="00E61CEE"/>
    <w:rsid w:val="00E62B9F"/>
    <w:rsid w:val="00E6452D"/>
    <w:rsid w:val="00E6546B"/>
    <w:rsid w:val="00E65BD8"/>
    <w:rsid w:val="00E65D41"/>
    <w:rsid w:val="00E66C65"/>
    <w:rsid w:val="00E66DAF"/>
    <w:rsid w:val="00E702D1"/>
    <w:rsid w:val="00E703D0"/>
    <w:rsid w:val="00E71597"/>
    <w:rsid w:val="00E71B29"/>
    <w:rsid w:val="00E71B58"/>
    <w:rsid w:val="00E71FDF"/>
    <w:rsid w:val="00E72388"/>
    <w:rsid w:val="00E72CFB"/>
    <w:rsid w:val="00E747F3"/>
    <w:rsid w:val="00E74C24"/>
    <w:rsid w:val="00E74CBA"/>
    <w:rsid w:val="00E765A9"/>
    <w:rsid w:val="00E771C9"/>
    <w:rsid w:val="00E80953"/>
    <w:rsid w:val="00E80CAF"/>
    <w:rsid w:val="00E80FAA"/>
    <w:rsid w:val="00E8174D"/>
    <w:rsid w:val="00E8194D"/>
    <w:rsid w:val="00E839A8"/>
    <w:rsid w:val="00E85E5B"/>
    <w:rsid w:val="00E8680E"/>
    <w:rsid w:val="00E87C6C"/>
    <w:rsid w:val="00E910CB"/>
    <w:rsid w:val="00E918A5"/>
    <w:rsid w:val="00E91DBB"/>
    <w:rsid w:val="00E92CDD"/>
    <w:rsid w:val="00E93B35"/>
    <w:rsid w:val="00E94528"/>
    <w:rsid w:val="00E94B2C"/>
    <w:rsid w:val="00E94ED4"/>
    <w:rsid w:val="00E9505D"/>
    <w:rsid w:val="00E97138"/>
    <w:rsid w:val="00E97815"/>
    <w:rsid w:val="00EA193C"/>
    <w:rsid w:val="00EA3BC9"/>
    <w:rsid w:val="00EA441E"/>
    <w:rsid w:val="00EA49BF"/>
    <w:rsid w:val="00EA6054"/>
    <w:rsid w:val="00EA67E5"/>
    <w:rsid w:val="00EA7D1F"/>
    <w:rsid w:val="00EB09A0"/>
    <w:rsid w:val="00EB16B6"/>
    <w:rsid w:val="00EB28CE"/>
    <w:rsid w:val="00EB2CDE"/>
    <w:rsid w:val="00EB305C"/>
    <w:rsid w:val="00EB352E"/>
    <w:rsid w:val="00EB3F62"/>
    <w:rsid w:val="00EB49CD"/>
    <w:rsid w:val="00EB610B"/>
    <w:rsid w:val="00EB6211"/>
    <w:rsid w:val="00EB685B"/>
    <w:rsid w:val="00EB71D5"/>
    <w:rsid w:val="00EB7AFE"/>
    <w:rsid w:val="00EB7FA1"/>
    <w:rsid w:val="00EC0C5A"/>
    <w:rsid w:val="00EC21F5"/>
    <w:rsid w:val="00EC2480"/>
    <w:rsid w:val="00EC2C62"/>
    <w:rsid w:val="00EC336C"/>
    <w:rsid w:val="00EC3B0C"/>
    <w:rsid w:val="00EC4337"/>
    <w:rsid w:val="00EC438B"/>
    <w:rsid w:val="00EC44FB"/>
    <w:rsid w:val="00EC4505"/>
    <w:rsid w:val="00EC4C0E"/>
    <w:rsid w:val="00EC5E45"/>
    <w:rsid w:val="00EC5ECE"/>
    <w:rsid w:val="00EC65E2"/>
    <w:rsid w:val="00EC6FFD"/>
    <w:rsid w:val="00ED0482"/>
    <w:rsid w:val="00ED135D"/>
    <w:rsid w:val="00ED2556"/>
    <w:rsid w:val="00ED2762"/>
    <w:rsid w:val="00ED2968"/>
    <w:rsid w:val="00ED3EFD"/>
    <w:rsid w:val="00ED3FD5"/>
    <w:rsid w:val="00ED4770"/>
    <w:rsid w:val="00ED4FFA"/>
    <w:rsid w:val="00ED5AC3"/>
    <w:rsid w:val="00ED60E9"/>
    <w:rsid w:val="00ED61AC"/>
    <w:rsid w:val="00ED6B83"/>
    <w:rsid w:val="00ED7113"/>
    <w:rsid w:val="00ED7A05"/>
    <w:rsid w:val="00EE0132"/>
    <w:rsid w:val="00EE2566"/>
    <w:rsid w:val="00EE27C8"/>
    <w:rsid w:val="00EE334A"/>
    <w:rsid w:val="00EE3E4B"/>
    <w:rsid w:val="00EE4444"/>
    <w:rsid w:val="00EE4AED"/>
    <w:rsid w:val="00EE6315"/>
    <w:rsid w:val="00EE6BC7"/>
    <w:rsid w:val="00EE7807"/>
    <w:rsid w:val="00EE7A76"/>
    <w:rsid w:val="00EF186A"/>
    <w:rsid w:val="00EF1AE8"/>
    <w:rsid w:val="00EF1F40"/>
    <w:rsid w:val="00EF2E19"/>
    <w:rsid w:val="00EF3287"/>
    <w:rsid w:val="00EF5B3F"/>
    <w:rsid w:val="00EF6165"/>
    <w:rsid w:val="00EF6D6A"/>
    <w:rsid w:val="00EF7005"/>
    <w:rsid w:val="00EF76D9"/>
    <w:rsid w:val="00EF7BF7"/>
    <w:rsid w:val="00F00A63"/>
    <w:rsid w:val="00F00F52"/>
    <w:rsid w:val="00F01A7D"/>
    <w:rsid w:val="00F01B29"/>
    <w:rsid w:val="00F01F12"/>
    <w:rsid w:val="00F03E66"/>
    <w:rsid w:val="00F04027"/>
    <w:rsid w:val="00F04167"/>
    <w:rsid w:val="00F04E4B"/>
    <w:rsid w:val="00F05334"/>
    <w:rsid w:val="00F05FB2"/>
    <w:rsid w:val="00F0601C"/>
    <w:rsid w:val="00F06B49"/>
    <w:rsid w:val="00F070E4"/>
    <w:rsid w:val="00F07967"/>
    <w:rsid w:val="00F07C38"/>
    <w:rsid w:val="00F11C83"/>
    <w:rsid w:val="00F11FF2"/>
    <w:rsid w:val="00F127AA"/>
    <w:rsid w:val="00F12D5B"/>
    <w:rsid w:val="00F136D2"/>
    <w:rsid w:val="00F14871"/>
    <w:rsid w:val="00F169CD"/>
    <w:rsid w:val="00F20B7A"/>
    <w:rsid w:val="00F20B7F"/>
    <w:rsid w:val="00F21B76"/>
    <w:rsid w:val="00F221B8"/>
    <w:rsid w:val="00F22BB0"/>
    <w:rsid w:val="00F23551"/>
    <w:rsid w:val="00F23D23"/>
    <w:rsid w:val="00F24390"/>
    <w:rsid w:val="00F2630C"/>
    <w:rsid w:val="00F268E1"/>
    <w:rsid w:val="00F26CDB"/>
    <w:rsid w:val="00F27189"/>
    <w:rsid w:val="00F301DF"/>
    <w:rsid w:val="00F30B53"/>
    <w:rsid w:val="00F31119"/>
    <w:rsid w:val="00F31596"/>
    <w:rsid w:val="00F31E99"/>
    <w:rsid w:val="00F31F95"/>
    <w:rsid w:val="00F3211F"/>
    <w:rsid w:val="00F32714"/>
    <w:rsid w:val="00F3381A"/>
    <w:rsid w:val="00F33C21"/>
    <w:rsid w:val="00F33E73"/>
    <w:rsid w:val="00F348CE"/>
    <w:rsid w:val="00F3642A"/>
    <w:rsid w:val="00F36A7C"/>
    <w:rsid w:val="00F37160"/>
    <w:rsid w:val="00F40801"/>
    <w:rsid w:val="00F41A49"/>
    <w:rsid w:val="00F41A70"/>
    <w:rsid w:val="00F43939"/>
    <w:rsid w:val="00F44637"/>
    <w:rsid w:val="00F44E77"/>
    <w:rsid w:val="00F45B10"/>
    <w:rsid w:val="00F45C65"/>
    <w:rsid w:val="00F477B5"/>
    <w:rsid w:val="00F505AD"/>
    <w:rsid w:val="00F50E81"/>
    <w:rsid w:val="00F5122C"/>
    <w:rsid w:val="00F51757"/>
    <w:rsid w:val="00F520F5"/>
    <w:rsid w:val="00F53BCE"/>
    <w:rsid w:val="00F55AD9"/>
    <w:rsid w:val="00F55FAE"/>
    <w:rsid w:val="00F56A9E"/>
    <w:rsid w:val="00F5709A"/>
    <w:rsid w:val="00F576B4"/>
    <w:rsid w:val="00F57B81"/>
    <w:rsid w:val="00F6070F"/>
    <w:rsid w:val="00F60883"/>
    <w:rsid w:val="00F60BB9"/>
    <w:rsid w:val="00F61023"/>
    <w:rsid w:val="00F610FC"/>
    <w:rsid w:val="00F61937"/>
    <w:rsid w:val="00F62074"/>
    <w:rsid w:val="00F629F1"/>
    <w:rsid w:val="00F62DEA"/>
    <w:rsid w:val="00F62E07"/>
    <w:rsid w:val="00F63658"/>
    <w:rsid w:val="00F63870"/>
    <w:rsid w:val="00F64867"/>
    <w:rsid w:val="00F65400"/>
    <w:rsid w:val="00F65980"/>
    <w:rsid w:val="00F662AA"/>
    <w:rsid w:val="00F67730"/>
    <w:rsid w:val="00F6787F"/>
    <w:rsid w:val="00F704A9"/>
    <w:rsid w:val="00F70A8B"/>
    <w:rsid w:val="00F7296D"/>
    <w:rsid w:val="00F72C02"/>
    <w:rsid w:val="00F72DEA"/>
    <w:rsid w:val="00F73D5F"/>
    <w:rsid w:val="00F73F0E"/>
    <w:rsid w:val="00F7448F"/>
    <w:rsid w:val="00F748BB"/>
    <w:rsid w:val="00F752BB"/>
    <w:rsid w:val="00F76273"/>
    <w:rsid w:val="00F76BF5"/>
    <w:rsid w:val="00F7705A"/>
    <w:rsid w:val="00F7796F"/>
    <w:rsid w:val="00F77E8E"/>
    <w:rsid w:val="00F80830"/>
    <w:rsid w:val="00F80C0D"/>
    <w:rsid w:val="00F810E2"/>
    <w:rsid w:val="00F8131E"/>
    <w:rsid w:val="00F82AE4"/>
    <w:rsid w:val="00F8492F"/>
    <w:rsid w:val="00F84FF6"/>
    <w:rsid w:val="00F856EF"/>
    <w:rsid w:val="00F8755D"/>
    <w:rsid w:val="00F90720"/>
    <w:rsid w:val="00F90A52"/>
    <w:rsid w:val="00F9285E"/>
    <w:rsid w:val="00F92BCB"/>
    <w:rsid w:val="00F94D7D"/>
    <w:rsid w:val="00F95123"/>
    <w:rsid w:val="00F95220"/>
    <w:rsid w:val="00F95F34"/>
    <w:rsid w:val="00F95FF0"/>
    <w:rsid w:val="00F97564"/>
    <w:rsid w:val="00F978DC"/>
    <w:rsid w:val="00FA1C1C"/>
    <w:rsid w:val="00FA2A04"/>
    <w:rsid w:val="00FA3441"/>
    <w:rsid w:val="00FA41DB"/>
    <w:rsid w:val="00FA4E48"/>
    <w:rsid w:val="00FA6863"/>
    <w:rsid w:val="00FA7F0A"/>
    <w:rsid w:val="00FB1412"/>
    <w:rsid w:val="00FB2EA1"/>
    <w:rsid w:val="00FB3667"/>
    <w:rsid w:val="00FB4020"/>
    <w:rsid w:val="00FB48A6"/>
    <w:rsid w:val="00FB50FC"/>
    <w:rsid w:val="00FB5280"/>
    <w:rsid w:val="00FB56FD"/>
    <w:rsid w:val="00FB6EEB"/>
    <w:rsid w:val="00FB7091"/>
    <w:rsid w:val="00FB710F"/>
    <w:rsid w:val="00FB71E7"/>
    <w:rsid w:val="00FC1E24"/>
    <w:rsid w:val="00FC1FC1"/>
    <w:rsid w:val="00FC26EE"/>
    <w:rsid w:val="00FC27A3"/>
    <w:rsid w:val="00FC285A"/>
    <w:rsid w:val="00FC39C7"/>
    <w:rsid w:val="00FC3C97"/>
    <w:rsid w:val="00FC3E7D"/>
    <w:rsid w:val="00FC5425"/>
    <w:rsid w:val="00FC5B55"/>
    <w:rsid w:val="00FD08A0"/>
    <w:rsid w:val="00FD1205"/>
    <w:rsid w:val="00FD1435"/>
    <w:rsid w:val="00FD1699"/>
    <w:rsid w:val="00FD1844"/>
    <w:rsid w:val="00FD20AE"/>
    <w:rsid w:val="00FD31D4"/>
    <w:rsid w:val="00FD41EA"/>
    <w:rsid w:val="00FD430B"/>
    <w:rsid w:val="00FD5A9A"/>
    <w:rsid w:val="00FD5B23"/>
    <w:rsid w:val="00FD67AE"/>
    <w:rsid w:val="00FD7F23"/>
    <w:rsid w:val="00FE04F1"/>
    <w:rsid w:val="00FE0F5D"/>
    <w:rsid w:val="00FE1EC3"/>
    <w:rsid w:val="00FE25D5"/>
    <w:rsid w:val="00FE2C8C"/>
    <w:rsid w:val="00FE3478"/>
    <w:rsid w:val="00FE3C1F"/>
    <w:rsid w:val="00FE5193"/>
    <w:rsid w:val="00FE5FEC"/>
    <w:rsid w:val="00FE6897"/>
    <w:rsid w:val="00FE73CF"/>
    <w:rsid w:val="00FF01C7"/>
    <w:rsid w:val="00FF074B"/>
    <w:rsid w:val="00FF2707"/>
    <w:rsid w:val="00FF28E6"/>
    <w:rsid w:val="00FF2C07"/>
    <w:rsid w:val="00FF2EB5"/>
    <w:rsid w:val="00FF30B2"/>
    <w:rsid w:val="00FF3AF5"/>
    <w:rsid w:val="00FF3BFA"/>
    <w:rsid w:val="00FF7557"/>
    <w:rsid w:val="00FF78DD"/>
    <w:rsid w:val="00FF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3DC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E103D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E103DC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103D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103D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EB685B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685B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B685B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B685B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EB685B"/>
    <w:pPr>
      <w:widowControl w:val="0"/>
      <w:spacing w:line="360" w:lineRule="auto"/>
      <w:ind w:firstLine="56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B685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B685B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EB685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B685B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607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</Pages>
  <Words>267</Words>
  <Characters>1527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2014-03-19T07:36:00Z</cp:lastPrinted>
  <dcterms:created xsi:type="dcterms:W3CDTF">2014-03-13T11:05:00Z</dcterms:created>
  <dcterms:modified xsi:type="dcterms:W3CDTF">2014-03-25T09:04:00Z</dcterms:modified>
</cp:coreProperties>
</file>